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5A3D39">
        <w:rPr>
          <w:rFonts w:ascii="Arial Unicode" w:hAnsi="Arial Unicode" w:cs="Arial Unicode"/>
          <w:sz w:val="18"/>
          <w:szCs w:val="18"/>
        </w:rPr>
        <w:t>22</w:t>
      </w:r>
      <w:r>
        <w:rPr>
          <w:rFonts w:ascii="Arial Unicode" w:hAnsi="Arial Unicode" w:cs="Arial Unicode"/>
          <w:sz w:val="18"/>
          <w:szCs w:val="18"/>
        </w:rPr>
        <w:t>.</w:t>
      </w:r>
      <w:r w:rsidRPr="00464D3D">
        <w:rPr>
          <w:rFonts w:ascii="Arial Unicode" w:hAnsi="Arial Unicode" w:cs="Arial Unicode"/>
          <w:sz w:val="18"/>
          <w:szCs w:val="18"/>
        </w:rPr>
        <w:t>1</w:t>
      </w:r>
      <w:r w:rsidRPr="00754F51">
        <w:rPr>
          <w:rFonts w:ascii="Arial Unicode" w:hAnsi="Arial Unicode" w:cs="Arial Unicode"/>
          <w:sz w:val="18"/>
          <w:szCs w:val="18"/>
        </w:rPr>
        <w:t>2</w:t>
      </w:r>
      <w:r w:rsidRPr="00D14CB5">
        <w:rPr>
          <w:rFonts w:ascii="Arial Unicode" w:hAnsi="Arial Unicode" w:cs="Arial Unicode"/>
          <w:sz w:val="18"/>
          <w:szCs w:val="18"/>
        </w:rPr>
        <w:t>.2020г.</w:t>
      </w:r>
    </w:p>
    <w:p w:rsidR="006C3C30" w:rsidRPr="00D14CB5" w:rsidRDefault="006C3C30" w:rsidP="002E0382">
      <w:pPr>
        <w:jc w:val="center"/>
        <w:rPr>
          <w:rFonts w:ascii="Arial Unicode" w:hAnsi="Arial Unicode" w:cs="Arial Unicode"/>
          <w:sz w:val="18"/>
          <w:szCs w:val="18"/>
          <w:lang w:val="af-ZA"/>
        </w:rPr>
      </w:pP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21/32</w:t>
      </w:r>
    </w:p>
    <w:p w:rsidR="006C3C30" w:rsidRPr="00D14CB5" w:rsidRDefault="006C3C30" w:rsidP="002E0382">
      <w:pPr>
        <w:pStyle w:val="BodyTextIndent"/>
        <w:widowControl w:val="0"/>
        <w:spacing w:after="0" w:line="240" w:lineRule="auto"/>
        <w:ind w:firstLine="720"/>
        <w:rPr>
          <w:rFonts w:ascii="Arial Unicode" w:hAnsi="Arial Unicode" w:cs="Arial Unicode"/>
          <w:sz w:val="18"/>
          <w:szCs w:val="18"/>
        </w:rPr>
      </w:pPr>
    </w:p>
    <w:p w:rsidR="006C3C30" w:rsidRPr="00D14CB5" w:rsidRDefault="006C3C30"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6C3C30" w:rsidRPr="00D14CB5" w:rsidRDefault="006C3C3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sz w:val="18"/>
          <w:szCs w:val="18"/>
        </w:rPr>
        <w:t>.</w:t>
      </w:r>
    </w:p>
    <w:p w:rsidR="006C3C30" w:rsidRPr="00D14CB5" w:rsidRDefault="006C3C3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6C3C30" w:rsidRPr="00D14CB5" w:rsidRDefault="006C3C3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6C3C30" w:rsidRPr="00D14CB5" w:rsidRDefault="006C3C3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6C3C30" w:rsidRPr="00D14CB5" w:rsidRDefault="006C3C3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sidRPr="00766BC7">
        <w:rPr>
          <w:rFonts w:ascii="Arial Unicode" w:hAnsi="Arial Unicode" w:cs="Arial Unicode"/>
          <w:b/>
          <w:bCs/>
          <w:sz w:val="18"/>
          <w:szCs w:val="18"/>
        </w:rPr>
        <w:t>14:00 часов 20-го</w:t>
      </w:r>
      <w:r w:rsidRPr="00D14CB5">
        <w:rPr>
          <w:rFonts w:ascii="Arial Unicode" w:hAnsi="Arial Unicode" w:cs="Arial Unicode"/>
          <w:sz w:val="18"/>
          <w:szCs w:val="18"/>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6C3C30" w:rsidRPr="00D14CB5" w:rsidRDefault="006C3C30"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6C3C30" w:rsidRPr="00D14CB5" w:rsidRDefault="006C3C3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6C3C30" w:rsidRPr="00D14CB5" w:rsidRDefault="006C3C3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sidRPr="00766BC7">
        <w:rPr>
          <w:rFonts w:ascii="Arial Unicode" w:hAnsi="Arial Unicode" w:cs="Arial Unicode"/>
          <w:b/>
          <w:bCs/>
          <w:sz w:val="18"/>
          <w:szCs w:val="18"/>
        </w:rPr>
        <w:t>14:00 часов 20-го</w:t>
      </w:r>
      <w:r w:rsidRPr="00D14CB5">
        <w:rPr>
          <w:rFonts w:ascii="Arial Unicode" w:hAnsi="Arial Unicode" w:cs="Arial Unicode"/>
          <w:sz w:val="18"/>
          <w:szCs w:val="18"/>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6C3C30" w:rsidRPr="00D14CB5" w:rsidRDefault="006C3C3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766BC7">
        <w:rPr>
          <w:rFonts w:ascii="Arial Unicode" w:hAnsi="Arial Unicode" w:cs="Arial Unicode"/>
          <w:b/>
          <w:bCs/>
          <w:sz w:val="18"/>
          <w:szCs w:val="18"/>
        </w:rPr>
        <w:t>11.01.2021г в 14:00</w:t>
      </w:r>
      <w:r w:rsidRPr="00D14CB5">
        <w:rPr>
          <w:rFonts w:ascii="Arial Unicode" w:hAnsi="Arial Unicode" w:cs="Arial Unicode"/>
          <w:sz w:val="18"/>
          <w:szCs w:val="18"/>
        </w:rPr>
        <w:t>.</w:t>
      </w:r>
    </w:p>
    <w:p w:rsidR="006C3C30" w:rsidRPr="00D14CB5" w:rsidRDefault="006C3C3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6C3C30" w:rsidRPr="00D14CB5" w:rsidRDefault="006C3C30"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6C3C30" w:rsidRPr="00D14CB5" w:rsidRDefault="006C3C30"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6C3C30" w:rsidRPr="00D14CB5" w:rsidRDefault="006C3C30"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6C3C30" w:rsidRPr="00D14CB5" w:rsidRDefault="006C3C30"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6C3C30" w:rsidRPr="0013027B" w:rsidRDefault="006C3C30"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6C3C30" w:rsidRPr="00E567E3" w:rsidRDefault="006C3C30" w:rsidP="002E0382">
      <w:pPr>
        <w:jc w:val="right"/>
        <w:rPr>
          <w:rFonts w:ascii="Arial Unicode" w:hAnsi="Arial Unicode" w:cs="Arial Unicode"/>
          <w:i/>
          <w:iCs/>
          <w:sz w:val="18"/>
          <w:szCs w:val="18"/>
        </w:rPr>
      </w:pPr>
      <w:r>
        <w:rPr>
          <w:rFonts w:ascii="Arial Unicode" w:hAnsi="Arial Unicode" w:cs="Arial Unicode"/>
          <w:sz w:val="18"/>
          <w:szCs w:val="18"/>
          <w:lang w:val="en-US"/>
        </w:rPr>
        <w:t>22</w:t>
      </w:r>
      <w:r>
        <w:rPr>
          <w:rFonts w:ascii="Arial Unicode" w:hAnsi="Arial Unicode" w:cs="Arial Unicode"/>
          <w:sz w:val="18"/>
          <w:szCs w:val="18"/>
        </w:rPr>
        <w:t>.</w:t>
      </w:r>
      <w:r w:rsidRPr="00AB3FC8">
        <w:rPr>
          <w:rFonts w:ascii="Arial Unicode" w:hAnsi="Arial Unicode" w:cs="Arial Unicode"/>
          <w:sz w:val="18"/>
          <w:szCs w:val="18"/>
        </w:rPr>
        <w:t>1</w:t>
      </w:r>
      <w:r w:rsidRPr="00857ABE">
        <w:rPr>
          <w:rFonts w:ascii="Arial Unicode" w:hAnsi="Arial Unicode" w:cs="Arial Unicode"/>
          <w:sz w:val="18"/>
          <w:szCs w:val="18"/>
        </w:rPr>
        <w:t>2</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6C3C30" w:rsidRPr="00D14CB5" w:rsidRDefault="006C3C30"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21/32</w:t>
      </w:r>
    </w:p>
    <w:p w:rsidR="006C3C30" w:rsidRPr="00D14CB5" w:rsidRDefault="006C3C30" w:rsidP="002E0382">
      <w:pPr>
        <w:pStyle w:val="BodyText"/>
        <w:widowControl w:val="0"/>
        <w:spacing w:after="0"/>
        <w:ind w:right="-7" w:firstLine="567"/>
        <w:jc w:val="center"/>
        <w:rPr>
          <w:rFonts w:ascii="Arial Unicode" w:hAnsi="Arial Unicode" w:cs="Arial Unicode"/>
          <w:sz w:val="18"/>
          <w:szCs w:val="18"/>
        </w:rPr>
      </w:pPr>
    </w:p>
    <w:p w:rsidR="006C3C30" w:rsidRPr="00D14CB5" w:rsidRDefault="006C3C30" w:rsidP="002E0382">
      <w:pPr>
        <w:pStyle w:val="BodyText"/>
        <w:widowControl w:val="0"/>
        <w:spacing w:after="0"/>
        <w:ind w:right="-7" w:firstLine="567"/>
        <w:jc w:val="center"/>
        <w:rPr>
          <w:rFonts w:ascii="Arial Unicode" w:hAnsi="Arial Unicode" w:cs="Arial Unicode"/>
          <w:sz w:val="18"/>
          <w:szCs w:val="18"/>
        </w:rPr>
      </w:pPr>
    </w:p>
    <w:p w:rsidR="006C3C30" w:rsidRPr="00D14CB5" w:rsidRDefault="006C3C30" w:rsidP="002E0382">
      <w:pPr>
        <w:pStyle w:val="BodyText"/>
        <w:widowControl w:val="0"/>
        <w:spacing w:after="0"/>
        <w:ind w:right="-7" w:firstLine="567"/>
        <w:jc w:val="center"/>
        <w:rPr>
          <w:rFonts w:ascii="Arial Unicode" w:hAnsi="Arial Unicode" w:cs="Arial Unicode"/>
          <w:sz w:val="18"/>
          <w:szCs w:val="18"/>
        </w:rPr>
      </w:pPr>
    </w:p>
    <w:p w:rsidR="006C3C30" w:rsidRPr="00D14CB5" w:rsidRDefault="006C3C30"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6C3C30" w:rsidRPr="00D14CB5" w:rsidRDefault="006C3C30" w:rsidP="002E0382">
      <w:pPr>
        <w:pStyle w:val="BodyText"/>
        <w:widowControl w:val="0"/>
        <w:spacing w:after="0"/>
        <w:ind w:right="-7" w:firstLine="567"/>
        <w:jc w:val="center"/>
        <w:rPr>
          <w:rFonts w:ascii="Arial Unicode" w:hAnsi="Arial Unicode" w:cs="Arial Unicode"/>
          <w:sz w:val="18"/>
          <w:szCs w:val="18"/>
          <w:lang w:val="af-ZA"/>
        </w:rPr>
      </w:pPr>
    </w:p>
    <w:p w:rsidR="006C3C30" w:rsidRPr="00D14CB5" w:rsidRDefault="006C3C30"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6C3C30" w:rsidRPr="00D14CB5" w:rsidRDefault="006C3C30" w:rsidP="002E0382">
      <w:pPr>
        <w:pStyle w:val="BodyText"/>
        <w:widowControl w:val="0"/>
        <w:spacing w:after="0"/>
        <w:ind w:right="-7" w:firstLine="567"/>
        <w:jc w:val="center"/>
        <w:rPr>
          <w:rFonts w:ascii="Arial Unicode" w:hAnsi="Arial Unicode" w:cs="Arial Unicode"/>
          <w:sz w:val="18"/>
          <w:szCs w:val="18"/>
        </w:rPr>
      </w:pPr>
    </w:p>
    <w:p w:rsidR="006C3C30" w:rsidRPr="00D14CB5" w:rsidRDefault="006C3C30"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6C3C30" w:rsidRPr="00D14CB5" w:rsidRDefault="006C3C30" w:rsidP="002E0382">
      <w:pPr>
        <w:pStyle w:val="BodyText"/>
        <w:widowControl w:val="0"/>
        <w:spacing w:after="0"/>
        <w:ind w:right="-7"/>
        <w:jc w:val="center"/>
        <w:rPr>
          <w:rFonts w:ascii="Arial Unicode" w:hAnsi="Arial Unicode" w:cs="Arial Unicode"/>
          <w:sz w:val="18"/>
          <w:szCs w:val="18"/>
          <w:lang w:val="af-ZA"/>
        </w:rPr>
      </w:pPr>
    </w:p>
    <w:p w:rsidR="006C3C30" w:rsidRPr="00D14CB5" w:rsidRDefault="006C3C30"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6C3C30" w:rsidRPr="00D14CB5" w:rsidRDefault="006C3C30" w:rsidP="002E0382">
      <w:pPr>
        <w:widowControl w:val="0"/>
        <w:ind w:firstLine="567"/>
        <w:jc w:val="center"/>
        <w:rPr>
          <w:rFonts w:ascii="Arial Unicode" w:hAnsi="Arial Unicode" w:cs="Arial Unicode"/>
          <w:b/>
          <w:bCs/>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6C3C30" w:rsidRPr="00D14CB5" w:rsidRDefault="006C3C30"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6C3C30" w:rsidRPr="00D14CB5" w:rsidRDefault="006C3C30" w:rsidP="002E0382">
      <w:pPr>
        <w:ind w:firstLine="567"/>
        <w:jc w:val="center"/>
        <w:rPr>
          <w:rFonts w:ascii="Arial Unicode" w:hAnsi="Arial Unicode" w:cs="Arial Unicode"/>
          <w:b/>
          <w:bCs/>
          <w:sz w:val="18"/>
          <w:szCs w:val="18"/>
          <w:lang w:val="af-ZA"/>
        </w:rPr>
      </w:pPr>
    </w:p>
    <w:p w:rsidR="006C3C30" w:rsidRPr="00D14CB5" w:rsidRDefault="006C3C30" w:rsidP="002E0382">
      <w:pPr>
        <w:widowControl w:val="0"/>
        <w:ind w:firstLine="567"/>
        <w:jc w:val="center"/>
        <w:rPr>
          <w:rFonts w:ascii="Arial Unicode" w:hAnsi="Arial Unicode" w:cs="Arial Unicode"/>
          <w:sz w:val="18"/>
          <w:szCs w:val="18"/>
          <w:lang w:val="af-ZA"/>
        </w:rPr>
      </w:pPr>
    </w:p>
    <w:p w:rsidR="006C3C30" w:rsidRPr="00D14CB5" w:rsidRDefault="006C3C30"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6C3C30" w:rsidRPr="00D14CB5" w:rsidRDefault="006C3C30" w:rsidP="002E0382">
      <w:pPr>
        <w:widowControl w:val="0"/>
        <w:jc w:val="center"/>
        <w:rPr>
          <w:rFonts w:ascii="Arial Unicode" w:hAnsi="Arial Unicode" w:cs="Arial Unicode"/>
          <w:b/>
          <w:bCs/>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6C3C30" w:rsidRPr="00D14CB5" w:rsidRDefault="006C3C30" w:rsidP="002E0382">
      <w:pPr>
        <w:widowControl w:val="0"/>
        <w:jc w:val="center"/>
        <w:rPr>
          <w:rFonts w:ascii="Arial Unicode" w:hAnsi="Arial Unicode" w:cs="Arial Unicode"/>
          <w:sz w:val="18"/>
          <w:szCs w:val="18"/>
        </w:rPr>
      </w:pP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6C3C30" w:rsidRPr="00F70D0A"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6C3C30" w:rsidRPr="00F70D0A" w:rsidRDefault="006C3C30"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6C3C30" w:rsidRPr="00D14CB5" w:rsidRDefault="006C3C30" w:rsidP="002E0382">
      <w:pPr>
        <w:widowControl w:val="0"/>
        <w:jc w:val="center"/>
        <w:rPr>
          <w:rFonts w:ascii="Arial Unicode" w:hAnsi="Arial Unicode" w:cs="Arial Unicode"/>
          <w:b/>
          <w:bCs/>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6C3C30" w:rsidRPr="00D14CB5" w:rsidRDefault="006C3C30" w:rsidP="002E0382">
      <w:pPr>
        <w:widowControl w:val="0"/>
        <w:jc w:val="center"/>
        <w:rPr>
          <w:rFonts w:ascii="Arial Unicode" w:hAnsi="Arial Unicode" w:cs="Arial Unicode"/>
          <w:b/>
          <w:bCs/>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6C3C30" w:rsidRPr="00D14CB5" w:rsidRDefault="006C3C30" w:rsidP="002E0382">
      <w:pPr>
        <w:widowControl w:val="0"/>
        <w:jc w:val="center"/>
        <w:rPr>
          <w:rFonts w:ascii="Arial Unicode" w:hAnsi="Arial Unicode" w:cs="Arial Unicode"/>
          <w:b/>
          <w:bCs/>
          <w:sz w:val="18"/>
          <w:szCs w:val="18"/>
        </w:rPr>
      </w:pP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6C3C30" w:rsidRPr="00D14CB5" w:rsidRDefault="006C3C30"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6C3C30" w:rsidRPr="00D14CB5" w:rsidRDefault="006C3C30"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6C3C30" w:rsidRPr="00D14CB5" w:rsidRDefault="006C3C30"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21/32</w:t>
      </w:r>
      <w:r w:rsidRPr="00D14CB5">
        <w:rPr>
          <w:rFonts w:ascii="Arial Unicode" w:hAnsi="Arial Unicode" w:cs="Arial Unicode"/>
          <w:spacing w:val="-6"/>
          <w:sz w:val="18"/>
          <w:szCs w:val="18"/>
        </w:rPr>
        <w:t xml:space="preserve"> (далее — процедура).</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C30" w:rsidRPr="00D14CB5" w:rsidRDefault="006C3C30"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6C3C30" w:rsidRPr="00D14CB5" w:rsidRDefault="006C3C30" w:rsidP="002E0382">
      <w:pPr>
        <w:pStyle w:val="BodyTextIndent2"/>
        <w:widowControl w:val="0"/>
        <w:spacing w:line="240" w:lineRule="auto"/>
        <w:ind w:firstLine="567"/>
        <w:rPr>
          <w:rFonts w:ascii="Arial Unicode" w:hAnsi="Arial Unicode" w:cs="Arial Unicode"/>
          <w:sz w:val="18"/>
          <w:szCs w:val="18"/>
          <w:lang w:val="es-ES"/>
        </w:rPr>
      </w:pP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6C3C30" w:rsidRPr="00D14CB5" w:rsidRDefault="006C3C30" w:rsidP="002E0382">
      <w:pPr>
        <w:pStyle w:val="Heading3"/>
        <w:keepNext w:val="0"/>
        <w:widowControl w:val="0"/>
        <w:spacing w:line="240" w:lineRule="auto"/>
        <w:rPr>
          <w:rFonts w:ascii="Arial Unicode" w:hAnsi="Arial Unicode" w:cs="Arial Unicode"/>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6C3C30" w:rsidRPr="00E9179B" w:rsidRDefault="006C3C30"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C67390">
        <w:rPr>
          <w:rFonts w:ascii="Arial Unicode" w:hAnsi="Arial Unicode" w:cs="Arial Unicode"/>
          <w:i w:val="0"/>
          <w:iCs w:val="0"/>
          <w:sz w:val="18"/>
          <w:szCs w:val="18"/>
        </w:rPr>
        <w:t>113</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6C3C30" w:rsidRPr="00D14CB5">
        <w:trPr>
          <w:jc w:val="center"/>
        </w:trPr>
        <w:tc>
          <w:tcPr>
            <w:tcW w:w="1530" w:type="dxa"/>
            <w:vAlign w:val="center"/>
          </w:tcPr>
          <w:p w:rsidR="006C3C30" w:rsidRPr="00D14CB5" w:rsidRDefault="006C3C30"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6C3C30" w:rsidRPr="00D14CB5" w:rsidRDefault="006C3C30"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6C3C30" w:rsidRPr="00D14CB5">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Трубка для АИК 1/4x1/16 стерильная</w:t>
            </w:r>
          </w:p>
        </w:tc>
      </w:tr>
      <w:tr w:rsidR="006C3C30" w:rsidRPr="00D14CB5">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Трубка для АИК 3/16x1/16</w:t>
            </w:r>
          </w:p>
        </w:tc>
      </w:tr>
      <w:tr w:rsidR="006C3C30" w:rsidRPr="00D14CB5">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Трубка для АИК 3/16x1/16</w:t>
            </w:r>
          </w:p>
        </w:tc>
      </w:tr>
      <w:tr w:rsidR="006C3C30" w:rsidRPr="00D14CB5">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 xml:space="preserve">Набор трубок  АИК детский </w:t>
            </w:r>
          </w:p>
        </w:tc>
      </w:tr>
      <w:tr w:rsidR="006C3C30" w:rsidRPr="00D14CB5">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Набор трубок  АИК для взрослых</w:t>
            </w:r>
          </w:p>
        </w:tc>
      </w:tr>
      <w:tr w:rsidR="006C3C30" w:rsidRPr="00D14CB5">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Набор вмешательства АИК</w:t>
            </w:r>
          </w:p>
        </w:tc>
      </w:tr>
      <w:tr w:rsidR="006C3C30" w:rsidRPr="00D14CB5">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Оксигенатор детский</w:t>
            </w:r>
          </w:p>
        </w:tc>
      </w:tr>
      <w:tr w:rsidR="006C3C30" w:rsidRPr="00D14CB5">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Оксигенатор детский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Артериальный фил</w:t>
            </w:r>
            <w:r>
              <w:rPr>
                <w:rFonts w:ascii="Arial Unicode" w:hAnsi="Arial Unicode" w:cs="Arial Unicode"/>
                <w:sz w:val="16"/>
                <w:szCs w:val="16"/>
                <w:lang w:val="en-US"/>
              </w:rPr>
              <w:t>ь</w:t>
            </w:r>
            <w:r>
              <w:rPr>
                <w:rFonts w:ascii="Arial Unicode" w:hAnsi="Arial Unicode" w:cs="Arial Unicode"/>
                <w:sz w:val="16"/>
                <w:szCs w:val="16"/>
              </w:rPr>
              <w:t>тр детского оксигенатора</w:t>
            </w:r>
          </w:p>
        </w:tc>
      </w:tr>
      <w:tr w:rsidR="006C3C30" w:rsidRPr="00D14CB5">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6C3C30" w:rsidRDefault="006C3C30" w:rsidP="005337D1">
            <w:pPr>
              <w:rPr>
                <w:rFonts w:ascii="Arial Unicode" w:hAnsi="Arial Unicode" w:cs="Arial Unicode"/>
                <w:sz w:val="16"/>
                <w:szCs w:val="16"/>
              </w:rPr>
            </w:pPr>
            <w:r>
              <w:rPr>
                <w:rFonts w:ascii="Arial Unicode" w:hAnsi="Arial Unicode" w:cs="Arial Unicode"/>
                <w:sz w:val="16"/>
                <w:szCs w:val="16"/>
              </w:rPr>
              <w:t>Артериалзный фил</w:t>
            </w:r>
            <w:r w:rsidRPr="005337D1">
              <w:rPr>
                <w:rFonts w:ascii="Arial Unicode" w:hAnsi="Arial Unicode" w:cs="Arial Unicode"/>
                <w:sz w:val="16"/>
                <w:szCs w:val="16"/>
              </w:rPr>
              <w:t>ь</w:t>
            </w:r>
            <w:r>
              <w:rPr>
                <w:rFonts w:ascii="Arial Unicode" w:hAnsi="Arial Unicode" w:cs="Arial Unicode"/>
                <w:sz w:val="16"/>
                <w:szCs w:val="16"/>
              </w:rPr>
              <w:t>тр  оксигенатора для взрослых</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Абсорбент</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12</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Лейкопласт бумажный</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13</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Лейкопласт HY-Tape</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14</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Дыракол аорты</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15</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Отсос катетр</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16</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Тара для отсоса 1500мл</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17</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Бинт эластик 6''x10yd</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18</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Бинт эластик 6''x5yd</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19</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Маска  кислородная без мешка детская</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20</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Маска  кислородная с мешком детская</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21</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Маска  кислородная без мешка для взрослых</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22</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Маска  кислородная с мешком для взрослых</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23</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Маска с повязками</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24</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Маска зашитная</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25</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Маска Сипап</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26</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Маска трахеостомы для взрослых</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27</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Электрод для ЭКГ детский</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28</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Электрод для ЭКГ детский, плоский</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29</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Электрод для ЭКГ для взрослых</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30</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Антимикробная пленка большой</w:t>
            </w:r>
          </w:p>
        </w:tc>
      </w:tr>
      <w:tr w:rsidR="006C3C30" w:rsidRPr="000E5364">
        <w:trPr>
          <w:jc w:val="center"/>
        </w:trPr>
        <w:tc>
          <w:tcPr>
            <w:tcW w:w="1530" w:type="dxa"/>
            <w:vAlign w:val="center"/>
          </w:tcPr>
          <w:p w:rsidR="006C3C30" w:rsidRPr="00857ABE" w:rsidRDefault="006C3C30">
            <w:pPr>
              <w:jc w:val="center"/>
              <w:rPr>
                <w:rFonts w:ascii="Arial Unicode" w:hAnsi="Arial Unicode" w:cs="Arial Unicode"/>
                <w:sz w:val="16"/>
                <w:szCs w:val="16"/>
                <w:lang w:val="en-US"/>
              </w:rPr>
            </w:pPr>
            <w:r>
              <w:rPr>
                <w:rFonts w:ascii="Arial Unicode" w:hAnsi="Arial Unicode" w:cs="Arial Unicode"/>
                <w:sz w:val="16"/>
                <w:szCs w:val="16"/>
                <w:lang w:val="en-US"/>
              </w:rPr>
              <w:t>31</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Антимикробная пленка маленький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Марлевые сальфетки нестерильные 4x4</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Марлевые сальфетки стерильные 12x12</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Марлевые сальфетки стерильные 18x18</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Марлевые сальфетки стерильные 4x4</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36</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Калпак хирургический с повязками</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37</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Калпак хирургический с резиной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38</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Нож для ланцета хирургический  N10</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39</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Нож для ланцета хирургический  N11</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40</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Нож для ланцета хирургический  N15</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41</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Халат хирургический стерильный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42</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Хирургический шалат XL</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43</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Щетка для чистки инструментов</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44</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 xml:space="preserve">Щетка-канюла-  для чистки инструментов </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45</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Щетка для умывания хирургический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46</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Трубка для анестезии детская</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47</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Трубка для анестезии для взрослых</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48</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Трубка отсоса стерильный 1/4''</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49</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Трубка отсоса стерилзный 1/4'' с наконечником</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50</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Трубка эндотрахеальная с манжетом</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51</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Трубка эндотрахеальная без манжета</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52</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Трубка дыхательная детская 10мм</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53</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Трубка дыхательная детская 15мм</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54</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Покрывало хирургическое стерильное маленький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55</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Покрывало хирургическое стерильное вспомогательное</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56</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Катетр артериальный для мониторинга давления феморал 4фр</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57</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Катетр стимулирующий, двухполярный, с балоном 5фр</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58</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Катетр центральный венозный 4фр 2 просвет</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59</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Катетр центральный венозный 7фр 3 просвет</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60</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Катетр уретральный 10фр</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61</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Катетр уретральный 8фр</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62</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Катетр фогарити</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63</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Катетр фоли</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64</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Каньюла артерялная 10фр</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65</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Кардиоплегия для детей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66</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Кардиоплегия для взрослый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67</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Резервуар кардиотомы</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68</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Трайник</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69</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Заглушка</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70</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Антикоагуляционная линия</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71</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Система крови</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72</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Система удлинитель для перфузора</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73</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Система для иньекций жидкостей с локом</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74</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Линии гемодиализа</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75</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Фильтр гемодиализа F7</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76</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Гемоконцентратор для взрослых</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77</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Перчатки для АКШ</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78</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Перчатки хирургические</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79</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Стерилизационный мешок</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80</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Стерилизационный мешок</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81</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Пакет для стерилизации полиэтиленовый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82</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Стерилизационный рулон 15см</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83</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Стерилизационный рулон 40см</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84</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Стерилизационный ткань больщой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85</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Стерилизационный ткань маленький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86</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Мочеприомник для взрослых</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87</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Янкауер</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88</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Зонд назогастральный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89</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Насал канюла кислородная детский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90</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Насал канюла кислородная для новорожденных</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91</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Пробирка</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92</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Мешок дыхательный детский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93</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Мешок дыхательный детский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94</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Мешок дыхательный для взрослых</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95</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Мешок дыхательный для взрослых</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96</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Шунт</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97</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Чулки хирургические</w:t>
            </w:r>
          </w:p>
        </w:tc>
      </w:tr>
      <w:tr w:rsidR="006C3C30" w:rsidRPr="00C67390">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98</w:t>
            </w:r>
          </w:p>
        </w:tc>
        <w:tc>
          <w:tcPr>
            <w:tcW w:w="7704" w:type="dxa"/>
            <w:vAlign w:val="center"/>
          </w:tcPr>
          <w:p w:rsidR="006C3C30" w:rsidRPr="00C67390" w:rsidRDefault="006C3C30">
            <w:pPr>
              <w:rPr>
                <w:rFonts w:ascii="Arial Unicode" w:hAnsi="Arial Unicode" w:cs="Arial Unicode"/>
                <w:sz w:val="16"/>
                <w:szCs w:val="16"/>
                <w:lang w:val="en-US"/>
              </w:rPr>
            </w:pPr>
            <w:r>
              <w:rPr>
                <w:rFonts w:ascii="Arial Unicode" w:hAnsi="Arial Unicode" w:cs="Arial Unicode"/>
                <w:sz w:val="16"/>
                <w:szCs w:val="16"/>
              </w:rPr>
              <w:t>Перикард</w:t>
            </w:r>
            <w:r w:rsidRPr="00C67390">
              <w:rPr>
                <w:rFonts w:ascii="Arial Unicode" w:hAnsi="Arial Unicode" w:cs="Arial Unicode"/>
                <w:sz w:val="16"/>
                <w:szCs w:val="16"/>
                <w:lang w:val="en-US"/>
              </w:rPr>
              <w:t xml:space="preserve"> Vascular-Patch 1x7 </w:t>
            </w:r>
            <w:r>
              <w:rPr>
                <w:rFonts w:ascii="Arial Unicode" w:hAnsi="Arial Unicode" w:cs="Arial Unicode"/>
                <w:sz w:val="16"/>
                <w:szCs w:val="16"/>
              </w:rPr>
              <w:t>см</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99</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Перикард исскуственный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100</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Перикард  биологический Edwards</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101</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Пластический таз медицинский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102</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Плевревак</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103</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Плевревак</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104</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Респираторный адаптор</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105</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Респираторный адаптор елка</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106</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Полотенце хирургическое 18x29''</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107</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Чехол для телескопа</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108</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Титановые скобы средные</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109</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Титановые скобы маленькие</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110</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Трансдюсер</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111</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Затвор ртансдюсра</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112</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Фильтр бумажный</w:t>
            </w:r>
          </w:p>
        </w:tc>
      </w:tr>
      <w:tr w:rsidR="006C3C30" w:rsidRPr="000E5364">
        <w:trPr>
          <w:jc w:val="center"/>
        </w:trPr>
        <w:tc>
          <w:tcPr>
            <w:tcW w:w="1530" w:type="dxa"/>
            <w:vAlign w:val="center"/>
          </w:tcPr>
          <w:p w:rsidR="006C3C30" w:rsidRDefault="006C3C30">
            <w:pPr>
              <w:jc w:val="center"/>
              <w:rPr>
                <w:rFonts w:ascii="Arial Unicode" w:hAnsi="Arial Unicode" w:cs="Arial Unicode"/>
                <w:sz w:val="16"/>
                <w:szCs w:val="16"/>
              </w:rPr>
            </w:pPr>
            <w:r>
              <w:rPr>
                <w:rFonts w:ascii="Arial Unicode" w:hAnsi="Arial Unicode" w:cs="Arial Unicode"/>
                <w:sz w:val="16"/>
                <w:szCs w:val="16"/>
              </w:rPr>
              <w:t>113</w:t>
            </w:r>
          </w:p>
        </w:tc>
        <w:tc>
          <w:tcPr>
            <w:tcW w:w="7704" w:type="dxa"/>
            <w:vAlign w:val="center"/>
          </w:tcPr>
          <w:p w:rsidR="006C3C30" w:rsidRDefault="006C3C30">
            <w:pPr>
              <w:rPr>
                <w:rFonts w:ascii="Arial Unicode" w:hAnsi="Arial Unicode" w:cs="Arial Unicode"/>
                <w:sz w:val="16"/>
                <w:szCs w:val="16"/>
              </w:rPr>
            </w:pPr>
            <w:r>
              <w:rPr>
                <w:rFonts w:ascii="Arial Unicode" w:hAnsi="Arial Unicode" w:cs="Arial Unicode"/>
                <w:sz w:val="16"/>
                <w:szCs w:val="16"/>
              </w:rPr>
              <w:t>Гепафилтр</w:t>
            </w:r>
          </w:p>
        </w:tc>
      </w:tr>
    </w:tbl>
    <w:p w:rsidR="006C3C30" w:rsidRPr="00D14CB5" w:rsidRDefault="006C3C3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3C30" w:rsidRPr="00D14CB5" w:rsidRDefault="006C3C3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6C3C30" w:rsidRPr="00D14CB5" w:rsidRDefault="006C3C30"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C30" w:rsidRPr="00D14CB5" w:rsidRDefault="006C3C30"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6C3C30" w:rsidRPr="00D14CB5" w:rsidRDefault="006C3C3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6C3C30" w:rsidRPr="00D14CB5" w:rsidRDefault="006C3C3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C30" w:rsidRPr="00D14CB5" w:rsidRDefault="006C3C3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6C3C30" w:rsidRPr="00D14CB5" w:rsidRDefault="006C3C3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C3C30" w:rsidRPr="00D14CB5" w:rsidRDefault="006C3C3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C30" w:rsidRPr="00D14CB5" w:rsidRDefault="006C3C3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C30" w:rsidRPr="00D14CB5" w:rsidRDefault="006C3C3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6C3C30" w:rsidRPr="00D14CB5" w:rsidRDefault="006C3C3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6C3C30" w:rsidRPr="00D14CB5" w:rsidRDefault="006C3C3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C30" w:rsidRPr="00D14CB5" w:rsidRDefault="006C3C30"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C30" w:rsidRPr="00D14CB5" w:rsidRDefault="006C3C30"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6C3C30" w:rsidRPr="00D14CB5" w:rsidRDefault="006C3C30"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C30" w:rsidRPr="00D14CB5" w:rsidRDefault="006C3C3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6C3C30" w:rsidRPr="00D14CB5" w:rsidRDefault="006C3C30"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6C3C30" w:rsidRPr="00D14CB5" w:rsidRDefault="006C3C3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C30" w:rsidRPr="00D14CB5" w:rsidRDefault="006C3C3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6C3C30" w:rsidRPr="00D14CB5" w:rsidRDefault="006C3C30"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6C3C30" w:rsidRPr="00D14CB5" w:rsidRDefault="006C3C30"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C3C30" w:rsidRPr="00D14CB5" w:rsidRDefault="006C3C30"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6C3C30" w:rsidRPr="00D14CB5" w:rsidRDefault="006C3C30"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C30" w:rsidRPr="00D14CB5" w:rsidRDefault="006C3C30" w:rsidP="002E0382">
      <w:pPr>
        <w:widowControl w:val="0"/>
        <w:jc w:val="center"/>
        <w:rPr>
          <w:rFonts w:ascii="Arial Unicode" w:hAnsi="Arial Unicode" w:cs="Arial Unicode"/>
          <w:b/>
          <w:bCs/>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6C3C30" w:rsidRPr="00D14CB5" w:rsidRDefault="006C3C3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6C3C30" w:rsidRPr="00D14CB5" w:rsidRDefault="006C3C3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6C3C30" w:rsidRPr="00D14CB5" w:rsidRDefault="006C3C3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6C3C30" w:rsidRPr="00D14CB5" w:rsidRDefault="006C3C3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Заявки на процедуру необходимо представить в комиссию по адресу ул. Арменакяна 108/4, г. Еревана не позднее, чем </w:t>
      </w:r>
      <w:r w:rsidRPr="00DC230F">
        <w:rPr>
          <w:rFonts w:ascii="Arial Unicode" w:hAnsi="Arial Unicode" w:cs="Arial Unicode"/>
          <w:b/>
          <w:bCs/>
          <w:sz w:val="18"/>
          <w:szCs w:val="18"/>
        </w:rPr>
        <w:t>14:00   20-го</w:t>
      </w:r>
      <w:r w:rsidRPr="00D14CB5">
        <w:rPr>
          <w:rFonts w:ascii="Arial Unicode" w:hAnsi="Arial Unicode" w:cs="Arial Unicode"/>
          <w:sz w:val="18"/>
          <w:szCs w:val="18"/>
        </w:rPr>
        <w:t xml:space="preserve"> дня с даты опубликования в бюллетене объявления и приглашения на настоящую процедуру. </w:t>
      </w:r>
    </w:p>
    <w:p w:rsidR="006C3C30" w:rsidRPr="00D14CB5" w:rsidRDefault="006C3C3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6C3C30" w:rsidRPr="00D14CB5" w:rsidRDefault="006C3C3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6C3C30" w:rsidRPr="00D14CB5" w:rsidRDefault="006C3C30"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C3C30" w:rsidRPr="00D14CB5" w:rsidRDefault="006C3C30"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6C3C30" w:rsidRPr="00D14CB5" w:rsidRDefault="006C3C30"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6C3C30" w:rsidRPr="00F70D0A"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6C3C30" w:rsidRPr="00F70D0A"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C3C30" w:rsidRPr="00F70D0A" w:rsidRDefault="006C3C30"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C30" w:rsidRPr="00F70D0A" w:rsidRDefault="006C3C30" w:rsidP="002E0382">
      <w:pPr>
        <w:pStyle w:val="norm"/>
        <w:widowControl w:val="0"/>
        <w:spacing w:line="240" w:lineRule="auto"/>
        <w:ind w:firstLine="0"/>
        <w:rPr>
          <w:rFonts w:ascii="Arial Unicode" w:hAnsi="Arial Unicode" w:cs="Arial Unicode"/>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6C3C30" w:rsidRPr="00D14CB5" w:rsidRDefault="006C3C30"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6C3C30" w:rsidRPr="00F70D0A"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C3C30" w:rsidRPr="00F70D0A" w:rsidRDefault="006C3C30" w:rsidP="002E0382">
      <w:pPr>
        <w:pStyle w:val="norm"/>
        <w:widowControl w:val="0"/>
        <w:tabs>
          <w:tab w:val="left" w:pos="1134"/>
        </w:tabs>
        <w:spacing w:line="240" w:lineRule="auto"/>
        <w:ind w:firstLine="567"/>
        <w:rPr>
          <w:rFonts w:ascii="Arial Unicode" w:hAnsi="Arial Unicode" w:cs="Arial Unicode"/>
          <w:sz w:val="18"/>
          <w:szCs w:val="18"/>
        </w:rPr>
      </w:pPr>
    </w:p>
    <w:p w:rsidR="006C3C30" w:rsidRPr="00D14CB5" w:rsidRDefault="006C3C3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6C3C30" w:rsidRPr="00D14CB5" w:rsidRDefault="006C3C3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C30" w:rsidRPr="00F70D0A" w:rsidRDefault="006C3C3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C30" w:rsidRPr="00F70D0A" w:rsidRDefault="006C3C30"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6C3C30" w:rsidRPr="00D14CB5" w:rsidRDefault="006C3C3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Pr>
          <w:rFonts w:ascii="Arial Unicode" w:hAnsi="Arial Unicode" w:cs="Arial Unicode"/>
          <w:sz w:val="18"/>
          <w:szCs w:val="18"/>
        </w:rPr>
        <w:tab/>
        <w:t xml:space="preserve">Вскрытие заявок произойдет на </w:t>
      </w:r>
      <w:r w:rsidRPr="00390BB1">
        <w:rPr>
          <w:rFonts w:ascii="Arial Unicode" w:hAnsi="Arial Unicode" w:cs="Arial Unicode"/>
          <w:b/>
          <w:bCs/>
          <w:sz w:val="18"/>
          <w:szCs w:val="18"/>
        </w:rPr>
        <w:t>20-ый день в 14:00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6C3C30" w:rsidRPr="00D14CB5" w:rsidRDefault="006C3C3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6C3C30" w:rsidRPr="00D14CB5" w:rsidRDefault="006C3C3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6C3C30" w:rsidRPr="00D14CB5" w:rsidRDefault="006C3C3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6C3C30" w:rsidRPr="00D14CB5" w:rsidRDefault="006C3C30"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6C3C30" w:rsidRPr="00D14CB5" w:rsidDel="00992C40" w:rsidRDefault="006C3C3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6C3C30" w:rsidRPr="00D14CB5" w:rsidRDefault="006C3C30"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6C3C30" w:rsidRPr="00D14CB5" w:rsidRDefault="006C3C30"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6C3C30" w:rsidRPr="00D14CB5" w:rsidRDefault="006C3C30"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6C3C30" w:rsidRPr="00D14CB5" w:rsidRDefault="006C3C3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6C3C30" w:rsidRPr="00D14CB5" w:rsidRDefault="006C3C3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6C3C30" w:rsidRPr="00D14CB5" w:rsidRDefault="006C3C3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6C3C30" w:rsidRPr="00D14CB5" w:rsidRDefault="006C3C3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6C3C30" w:rsidRPr="00D14CB5" w:rsidRDefault="006C3C30"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C3C30" w:rsidRPr="00D14CB5" w:rsidRDefault="006C3C30"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C3C30" w:rsidRPr="00D14CB5" w:rsidRDefault="006C3C30"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C30" w:rsidRPr="00D14CB5" w:rsidRDefault="006C3C30"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6C3C30" w:rsidRPr="00D14CB5" w:rsidRDefault="006C3C30"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6C3C30" w:rsidRPr="00D14CB5" w:rsidRDefault="006C3C3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6C3C30" w:rsidRPr="00D14CB5" w:rsidRDefault="006C3C3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C30" w:rsidRPr="00D14CB5" w:rsidRDefault="006C3C3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C3C30" w:rsidRPr="00D14CB5" w:rsidRDefault="006C3C3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6C3C30" w:rsidRPr="00D14CB5" w:rsidRDefault="006C3C30"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6C3C30" w:rsidRPr="00D14CB5" w:rsidRDefault="006C3C30"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C3C30" w:rsidRPr="00D14CB5" w:rsidRDefault="006C3C30"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w:t>
      </w:r>
      <w:r w:rsidRPr="00E369C8">
        <w:rPr>
          <w:rFonts w:ascii="Arial Unicode" w:hAnsi="Arial Unicode" w:cs="Arial Unicode"/>
          <w:sz w:val="18"/>
          <w:szCs w:val="18"/>
        </w:rPr>
        <w:t>10</w:t>
      </w:r>
      <w:r w:rsidRPr="00D14CB5">
        <w:rPr>
          <w:rFonts w:ascii="Arial Unicode" w:hAnsi="Arial Unicode" w:cs="Arial Unicode"/>
          <w:sz w:val="18"/>
          <w:szCs w:val="18"/>
        </w:rPr>
        <w:t>" календарных дней. Период ожидания не применим, если заявку подал только один участник, с которым заключается договор.</w:t>
      </w:r>
    </w:p>
    <w:p w:rsidR="006C3C30" w:rsidRPr="00F70D0A" w:rsidRDefault="006C3C30"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C3C30" w:rsidRPr="00F70D0A" w:rsidRDefault="006C3C30" w:rsidP="002E0382">
      <w:pPr>
        <w:pStyle w:val="BodyTextIndent2"/>
        <w:widowControl w:val="0"/>
        <w:spacing w:line="240" w:lineRule="auto"/>
        <w:ind w:firstLine="567"/>
        <w:rPr>
          <w:rFonts w:ascii="Arial Unicode" w:hAnsi="Arial Unicode" w:cs="Arial Unicode"/>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C3C30" w:rsidRPr="00F70D0A" w:rsidRDefault="006C3C30"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6C3C30" w:rsidRPr="00F70D0A" w:rsidRDefault="006C3C30"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6C3C30" w:rsidRPr="00F77F4A"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6C3C30" w:rsidRPr="00F70D0A"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C30" w:rsidRPr="00F77F4A" w:rsidRDefault="006C3C30"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6C3C30" w:rsidRPr="007A11AB"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6C3C30" w:rsidRPr="00D14CB5" w:rsidRDefault="006C3C30"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6C3C30" w:rsidRPr="00D14CB5" w:rsidRDefault="006C3C30"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C3C30" w:rsidRPr="00D14CB5" w:rsidRDefault="006C3C30" w:rsidP="002E0382">
      <w:pPr>
        <w:widowControl w:val="0"/>
        <w:tabs>
          <w:tab w:val="left" w:pos="1276"/>
        </w:tabs>
        <w:ind w:firstLine="567"/>
        <w:jc w:val="both"/>
        <w:rPr>
          <w:rFonts w:ascii="Arial Unicode" w:hAnsi="Arial Unicode" w:cs="Arial Unicode"/>
          <w:sz w:val="18"/>
          <w:szCs w:val="18"/>
        </w:rPr>
      </w:pPr>
    </w:p>
    <w:p w:rsidR="006C3C30" w:rsidRPr="00D14CB5" w:rsidRDefault="006C3C30"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C30" w:rsidRPr="00D14CB5" w:rsidRDefault="006C3C30" w:rsidP="002E0382">
      <w:pPr>
        <w:rPr>
          <w:rFonts w:ascii="Arial Unicode" w:hAnsi="Arial Unicode" w:cs="Arial Unicode"/>
          <w:b/>
          <w:bCs/>
          <w:sz w:val="18"/>
          <w:szCs w:val="18"/>
        </w:rPr>
      </w:pPr>
    </w:p>
    <w:p w:rsidR="006C3C30" w:rsidRPr="00D14CB5" w:rsidRDefault="006C3C3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6C3C30" w:rsidRPr="00D14CB5" w:rsidRDefault="006C3C30"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6C3C30" w:rsidRPr="00D14CB5" w:rsidRDefault="006C3C30" w:rsidP="002E0382">
      <w:pPr>
        <w:widowControl w:val="0"/>
        <w:jc w:val="center"/>
        <w:rPr>
          <w:rFonts w:ascii="Arial Unicode" w:hAnsi="Arial Unicode" w:cs="Arial Unicode"/>
          <w:b/>
          <w:bCs/>
          <w:sz w:val="18"/>
          <w:szCs w:val="18"/>
        </w:rPr>
      </w:pPr>
    </w:p>
    <w:p w:rsidR="006C3C30" w:rsidRPr="00D14CB5" w:rsidRDefault="006C3C30"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6C3C30" w:rsidRPr="00D14CB5" w:rsidRDefault="006C3C30" w:rsidP="002E0382">
      <w:pPr>
        <w:widowControl w:val="0"/>
        <w:jc w:val="center"/>
        <w:rPr>
          <w:rFonts w:ascii="Arial Unicode" w:hAnsi="Arial Unicode" w:cs="Arial Unicode"/>
          <w:b/>
          <w:bCs/>
          <w:sz w:val="18"/>
          <w:szCs w:val="18"/>
        </w:rPr>
      </w:pPr>
    </w:p>
    <w:p w:rsidR="006C3C30" w:rsidRPr="00D14CB5" w:rsidRDefault="006C3C30"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6C3C30" w:rsidRPr="00D14CB5" w:rsidRDefault="006C3C30" w:rsidP="002E0382">
      <w:pPr>
        <w:widowControl w:val="0"/>
        <w:jc w:val="center"/>
        <w:rPr>
          <w:rFonts w:ascii="Arial Unicode" w:hAnsi="Arial Unicode" w:cs="Arial Unicode"/>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6C3C30" w:rsidRPr="00D14CB5" w:rsidRDefault="006C3C30" w:rsidP="002E0382">
      <w:pPr>
        <w:widowControl w:val="0"/>
        <w:jc w:val="center"/>
        <w:rPr>
          <w:rFonts w:ascii="Arial Unicode" w:hAnsi="Arial Unicode" w:cs="Arial Unicode"/>
          <w:b/>
          <w:bCs/>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6C3C30" w:rsidRPr="00F70D0A"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6C3C30" w:rsidRPr="00F70D0A" w:rsidRDefault="006C3C30"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6C3C30" w:rsidRPr="00F51486" w:rsidRDefault="006C3C30"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6C3C30" w:rsidRPr="00D14CB5" w:rsidRDefault="006C3C30"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6C3C30" w:rsidRPr="00D14CB5" w:rsidRDefault="006C3C30" w:rsidP="002E0382">
      <w:pPr>
        <w:widowControl w:val="0"/>
        <w:tabs>
          <w:tab w:val="left" w:pos="1134"/>
        </w:tabs>
        <w:ind w:firstLine="567"/>
        <w:jc w:val="both"/>
        <w:rPr>
          <w:rFonts w:ascii="Arial Unicode" w:hAnsi="Arial Unicode" w:cs="Arial Unicode"/>
          <w:sz w:val="18"/>
          <w:szCs w:val="18"/>
        </w:rPr>
      </w:pPr>
    </w:p>
    <w:p w:rsidR="006C3C30" w:rsidRPr="00D14CB5" w:rsidRDefault="006C3C30" w:rsidP="002E0382">
      <w:pPr>
        <w:widowControl w:val="0"/>
        <w:tabs>
          <w:tab w:val="left" w:pos="1134"/>
        </w:tabs>
        <w:ind w:firstLine="567"/>
        <w:jc w:val="both"/>
        <w:rPr>
          <w:rFonts w:ascii="Arial Unicode" w:hAnsi="Arial Unicode" w:cs="Arial Unicode"/>
          <w:sz w:val="18"/>
          <w:szCs w:val="18"/>
        </w:rPr>
      </w:pPr>
    </w:p>
    <w:p w:rsidR="006C3C30" w:rsidRPr="00D14CB5" w:rsidRDefault="006C3C30" w:rsidP="002E0382">
      <w:pPr>
        <w:widowControl w:val="0"/>
        <w:tabs>
          <w:tab w:val="left" w:pos="1134"/>
        </w:tabs>
        <w:ind w:firstLine="567"/>
        <w:jc w:val="both"/>
        <w:rPr>
          <w:rFonts w:ascii="Arial Unicode" w:hAnsi="Arial Unicode" w:cs="Arial Unicode"/>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p>
    <w:p w:rsidR="006C3C30" w:rsidRPr="00D14CB5" w:rsidRDefault="006C3C30"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6C3C30" w:rsidRPr="00D14CB5" w:rsidRDefault="006C3C30"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21/32</w:t>
      </w:r>
    </w:p>
    <w:p w:rsidR="006C3C30" w:rsidRPr="00D14CB5" w:rsidRDefault="006C3C30" w:rsidP="002E0382">
      <w:pPr>
        <w:widowControl w:val="0"/>
        <w:jc w:val="center"/>
        <w:rPr>
          <w:rFonts w:ascii="Arial Unicode" w:hAnsi="Arial Unicode" w:cs="Arial Unicode"/>
          <w:b/>
          <w:bCs/>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6C3C30" w:rsidRPr="00D14CB5" w:rsidRDefault="006C3C30"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6C3C30" w:rsidRPr="00D14CB5" w:rsidRDefault="006C3C30" w:rsidP="002E0382">
      <w:pPr>
        <w:widowControl w:val="0"/>
        <w:jc w:val="center"/>
        <w:rPr>
          <w:rFonts w:ascii="Arial Unicode" w:hAnsi="Arial Unicode" w:cs="Arial Unicode"/>
          <w:sz w:val="18"/>
          <w:szCs w:val="18"/>
        </w:rPr>
      </w:pPr>
    </w:p>
    <w:p w:rsidR="006C3C30" w:rsidRPr="009712E3"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6C3C30" w:rsidRPr="009712E3" w:rsidRDefault="006C3C30"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21/32</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6C3C30" w:rsidRPr="009712E3"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6C3C30" w:rsidRPr="00F70D0A" w:rsidRDefault="006C3C30"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6C3C30" w:rsidRPr="00D14CB5" w:rsidRDefault="006C3C30" w:rsidP="002E0382">
      <w:pPr>
        <w:jc w:val="both"/>
        <w:rPr>
          <w:rFonts w:ascii="Arial Unicode" w:hAnsi="Arial Unicode" w:cs="Arial Unicode"/>
          <w:sz w:val="18"/>
          <w:szCs w:val="18"/>
        </w:rPr>
      </w:pP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6C3C30" w:rsidRPr="00D14CB5" w:rsidRDefault="006C3C30"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6C3C30" w:rsidRPr="00D14CB5" w:rsidRDefault="006C3C30" w:rsidP="002E0382">
      <w:pPr>
        <w:jc w:val="both"/>
        <w:rPr>
          <w:rFonts w:ascii="Arial Unicode" w:hAnsi="Arial Unicode" w:cs="Arial Unicode"/>
          <w:sz w:val="18"/>
          <w:szCs w:val="18"/>
        </w:rPr>
      </w:pP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6C3C30" w:rsidRPr="009712E3" w:rsidRDefault="006C3C30"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6C3C30" w:rsidRPr="009712E3" w:rsidRDefault="006C3C30"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6C3C30" w:rsidRPr="009712E3" w:rsidRDefault="006C3C30"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6C3C30" w:rsidRPr="009712E3" w:rsidRDefault="006C3C30"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6C3C30" w:rsidRPr="00D14CB5" w:rsidRDefault="006C3C30" w:rsidP="002E0382">
      <w:pPr>
        <w:tabs>
          <w:tab w:val="left" w:pos="7371"/>
        </w:tabs>
        <w:ind w:left="3544" w:firstLine="3"/>
        <w:jc w:val="both"/>
        <w:rPr>
          <w:rFonts w:ascii="Arial Unicode" w:hAnsi="Arial Unicode" w:cs="Arial Unicode"/>
          <w:sz w:val="18"/>
          <w:szCs w:val="18"/>
        </w:rPr>
      </w:pP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6C3C30" w:rsidRPr="009712E3" w:rsidRDefault="006C3C30"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6C3C30" w:rsidRPr="00D14CB5" w:rsidRDefault="006C3C30"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21/32</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6C3C30" w:rsidRPr="00D14CB5" w:rsidRDefault="006C3C30"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21/32</w:t>
      </w:r>
    </w:p>
    <w:p w:rsidR="006C3C30" w:rsidRPr="00D14CB5" w:rsidRDefault="006C3C30"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6C3C30" w:rsidRPr="00D14CB5" w:rsidRDefault="006C3C30"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6C3C30" w:rsidRPr="00D14CB5" w:rsidRDefault="006C3C30"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6C3C30" w:rsidRPr="009712E3" w:rsidRDefault="006C3C30"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6C3C30" w:rsidRPr="00D14CB5" w:rsidRDefault="006C3C30"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6C3C30" w:rsidRPr="00D14CB5" w:rsidRDefault="006C3C30"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6C3C30" w:rsidRPr="00D14CB5" w:rsidRDefault="006C3C30"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6C3C30" w:rsidRPr="00D14CB5">
        <w:tc>
          <w:tcPr>
            <w:tcW w:w="463" w:type="dxa"/>
            <w:vAlign w:val="center"/>
          </w:tcPr>
          <w:p w:rsidR="006C3C30" w:rsidRPr="00D14CB5" w:rsidRDefault="006C3C30"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6C3C30" w:rsidRPr="00D14CB5" w:rsidRDefault="006C3C30"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6C3C30" w:rsidRPr="00D14CB5" w:rsidRDefault="006C3C30"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6C3C30" w:rsidRPr="00D14CB5" w:rsidRDefault="006C3C30"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C30" w:rsidRPr="00D14CB5">
        <w:tc>
          <w:tcPr>
            <w:tcW w:w="463" w:type="dxa"/>
            <w:vAlign w:val="center"/>
          </w:tcPr>
          <w:p w:rsidR="006C3C30" w:rsidRPr="00D14CB5" w:rsidRDefault="006C3C30"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6C3C30" w:rsidRPr="00D14CB5" w:rsidRDefault="006C3C30"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6C3C30" w:rsidRPr="00D14CB5" w:rsidRDefault="006C3C30"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6C3C30" w:rsidRPr="00D14CB5" w:rsidRDefault="006C3C30" w:rsidP="002E0382">
            <w:pPr>
              <w:pStyle w:val="BodyTextIndent3"/>
              <w:widowControl w:val="0"/>
              <w:spacing w:line="240" w:lineRule="auto"/>
              <w:ind w:firstLine="0"/>
              <w:jc w:val="center"/>
              <w:rPr>
                <w:rFonts w:ascii="Arial Unicode" w:hAnsi="Arial Unicode" w:cs="Arial Unicode"/>
                <w:sz w:val="18"/>
                <w:szCs w:val="18"/>
              </w:rPr>
            </w:pPr>
          </w:p>
        </w:tc>
      </w:tr>
      <w:tr w:rsidR="006C3C30" w:rsidRPr="00D14CB5">
        <w:tc>
          <w:tcPr>
            <w:tcW w:w="463" w:type="dxa"/>
            <w:vAlign w:val="center"/>
          </w:tcPr>
          <w:p w:rsidR="006C3C30" w:rsidRPr="00D14CB5" w:rsidRDefault="006C3C30"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6C3C30" w:rsidRPr="00D14CB5" w:rsidRDefault="006C3C30"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6C3C30" w:rsidRPr="00D14CB5" w:rsidRDefault="006C3C30"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6C3C30" w:rsidRPr="00D14CB5" w:rsidRDefault="006C3C30" w:rsidP="002E0382">
            <w:pPr>
              <w:pStyle w:val="BodyTextIndent3"/>
              <w:widowControl w:val="0"/>
              <w:spacing w:line="240" w:lineRule="auto"/>
              <w:ind w:firstLine="0"/>
              <w:jc w:val="center"/>
              <w:rPr>
                <w:rFonts w:ascii="Arial Unicode" w:hAnsi="Arial Unicode" w:cs="Arial Unicode"/>
                <w:sz w:val="18"/>
                <w:szCs w:val="18"/>
              </w:rPr>
            </w:pPr>
          </w:p>
        </w:tc>
      </w:tr>
    </w:tbl>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6C3C30" w:rsidRPr="009712E3" w:rsidRDefault="006C3C30"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6C3C30" w:rsidRPr="00D14CB5" w:rsidRDefault="006C3C30"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6C3C30" w:rsidRPr="00D14CB5" w:rsidRDefault="006C3C30" w:rsidP="002E0382">
      <w:pPr>
        <w:tabs>
          <w:tab w:val="left" w:pos="7371"/>
        </w:tabs>
        <w:ind w:left="3544" w:firstLine="3"/>
        <w:jc w:val="both"/>
        <w:rPr>
          <w:rFonts w:ascii="Arial Unicode" w:hAnsi="Arial Unicode" w:cs="Arial Unicode"/>
          <w:sz w:val="18"/>
          <w:szCs w:val="18"/>
          <w:lang w:val="hy-AM"/>
        </w:rPr>
      </w:pPr>
    </w:p>
    <w:p w:rsidR="006C3C30" w:rsidRPr="00D14CB5" w:rsidRDefault="006C3C30"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6C3C30" w:rsidRPr="00D14CB5" w:rsidRDefault="006C3C30"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6C3C30" w:rsidRPr="00D14CB5" w:rsidRDefault="006C3C30"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6C3C30" w:rsidRPr="00D14CB5" w:rsidRDefault="006C3C30"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6C3C30" w:rsidRPr="00D14CB5" w:rsidRDefault="006C3C30"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6C3C30" w:rsidRPr="00D14CB5" w:rsidRDefault="006C3C30"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6C3C30" w:rsidRPr="00D14CB5" w:rsidRDefault="006C3C30"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21/32</w:t>
      </w:r>
    </w:p>
    <w:p w:rsidR="006C3C30" w:rsidRPr="00D14CB5" w:rsidRDefault="006C3C30" w:rsidP="002E0382">
      <w:pPr>
        <w:widowControl w:val="0"/>
        <w:ind w:left="567" w:right="565"/>
        <w:jc w:val="center"/>
        <w:rPr>
          <w:rFonts w:ascii="Arial Unicode" w:hAnsi="Arial Unicode" w:cs="Arial Unicode"/>
          <w:b/>
          <w:bCs/>
          <w:sz w:val="18"/>
          <w:szCs w:val="18"/>
        </w:rPr>
      </w:pPr>
    </w:p>
    <w:p w:rsidR="006C3C30" w:rsidRPr="00D14CB5" w:rsidRDefault="006C3C30"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6C3C30" w:rsidRPr="00D14CB5" w:rsidRDefault="006C3C30"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6C3C30" w:rsidRPr="00D14CB5" w:rsidRDefault="006C3C30" w:rsidP="002E0382">
      <w:pPr>
        <w:pStyle w:val="Heading3"/>
        <w:keepNext w:val="0"/>
        <w:widowControl w:val="0"/>
        <w:spacing w:line="240" w:lineRule="auto"/>
        <w:ind w:left="567" w:right="565"/>
        <w:rPr>
          <w:rFonts w:ascii="Arial Unicode" w:hAnsi="Arial Unicode" w:cs="Arial Unicode"/>
          <w:sz w:val="18"/>
          <w:szCs w:val="18"/>
        </w:rPr>
      </w:pP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6C3C30" w:rsidRPr="00D14CB5" w:rsidRDefault="006C3C30"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21/32</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6C3C30" w:rsidRPr="00D14CB5">
        <w:tc>
          <w:tcPr>
            <w:tcW w:w="1026" w:type="dxa"/>
            <w:vMerge w:val="restart"/>
            <w:vAlign w:val="center"/>
          </w:tcPr>
          <w:p w:rsidR="006C3C30" w:rsidRPr="00D14CB5" w:rsidRDefault="006C3C30" w:rsidP="002E0382">
            <w:pPr>
              <w:widowControl w:val="0"/>
              <w:jc w:val="center"/>
              <w:rPr>
                <w:rFonts w:ascii="Arial Unicode" w:hAnsi="Arial Unicode" w:cs="Arial Unicode"/>
                <w:b/>
                <w:bCs/>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6C3C30" w:rsidRPr="00D14CB5">
        <w:trPr>
          <w:trHeight w:val="696"/>
        </w:trPr>
        <w:tc>
          <w:tcPr>
            <w:tcW w:w="1026" w:type="dxa"/>
            <w:vMerge/>
            <w:vAlign w:val="center"/>
          </w:tcPr>
          <w:p w:rsidR="006C3C30" w:rsidRPr="00D14CB5" w:rsidRDefault="006C3C30" w:rsidP="002E0382">
            <w:pPr>
              <w:widowControl w:val="0"/>
              <w:jc w:val="center"/>
              <w:rPr>
                <w:rFonts w:ascii="Arial Unicode" w:hAnsi="Arial Unicode" w:cs="Arial Unicode"/>
                <w:b/>
                <w:bCs/>
                <w:sz w:val="18"/>
                <w:szCs w:val="18"/>
              </w:rPr>
            </w:pPr>
          </w:p>
        </w:tc>
        <w:tc>
          <w:tcPr>
            <w:tcW w:w="1681" w:type="dxa"/>
            <w:vAlign w:val="center"/>
          </w:tcPr>
          <w:p w:rsidR="006C3C30" w:rsidRPr="00D14CB5" w:rsidRDefault="006C3C30"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6C3C30" w:rsidRPr="00D14CB5">
        <w:tc>
          <w:tcPr>
            <w:tcW w:w="1026" w:type="dxa"/>
          </w:tcPr>
          <w:p w:rsidR="006C3C30" w:rsidRPr="00D14CB5" w:rsidRDefault="006C3C30"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6C3C30" w:rsidRPr="00D14CB5" w:rsidRDefault="006C3C30"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6C3C30" w:rsidRPr="00D14CB5" w:rsidRDefault="006C3C30"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6C3C30" w:rsidRPr="00D14CB5" w:rsidRDefault="006C3C30" w:rsidP="002E0382">
            <w:pPr>
              <w:pStyle w:val="Heading3"/>
              <w:keepNext w:val="0"/>
              <w:widowControl w:val="0"/>
              <w:spacing w:line="240" w:lineRule="auto"/>
              <w:jc w:val="left"/>
              <w:rPr>
                <w:rFonts w:ascii="Arial Unicode" w:hAnsi="Arial Unicode" w:cs="Arial Unicode"/>
                <w:b/>
                <w:bCs/>
                <w:sz w:val="18"/>
                <w:szCs w:val="18"/>
              </w:rPr>
            </w:pPr>
          </w:p>
        </w:tc>
      </w:tr>
      <w:tr w:rsidR="006C3C30" w:rsidRPr="00D14CB5">
        <w:tc>
          <w:tcPr>
            <w:tcW w:w="1026" w:type="dxa"/>
          </w:tcPr>
          <w:p w:rsidR="006C3C30" w:rsidRPr="00D14CB5" w:rsidRDefault="006C3C30"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6C3C30" w:rsidRPr="00D14CB5" w:rsidRDefault="006C3C30"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6C3C30" w:rsidRPr="00D14CB5" w:rsidRDefault="006C3C30"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6C3C30" w:rsidRPr="00D14CB5" w:rsidRDefault="006C3C30" w:rsidP="002E0382">
            <w:pPr>
              <w:pStyle w:val="Heading3"/>
              <w:keepNext w:val="0"/>
              <w:widowControl w:val="0"/>
              <w:spacing w:line="240" w:lineRule="auto"/>
              <w:jc w:val="left"/>
              <w:rPr>
                <w:rFonts w:ascii="Arial Unicode" w:hAnsi="Arial Unicode" w:cs="Arial Unicode"/>
                <w:b/>
                <w:bCs/>
                <w:sz w:val="18"/>
                <w:szCs w:val="18"/>
              </w:rPr>
            </w:pPr>
          </w:p>
        </w:tc>
      </w:tr>
      <w:tr w:rsidR="006C3C30" w:rsidRPr="00D14CB5">
        <w:tc>
          <w:tcPr>
            <w:tcW w:w="1026" w:type="dxa"/>
          </w:tcPr>
          <w:p w:rsidR="006C3C30" w:rsidRPr="00D14CB5" w:rsidRDefault="006C3C30"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6C3C30" w:rsidRPr="00D14CB5" w:rsidRDefault="006C3C30"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6C3C30" w:rsidRPr="00D14CB5" w:rsidRDefault="006C3C30"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6C3C30" w:rsidRPr="00D14CB5" w:rsidRDefault="006C3C30" w:rsidP="002E0382">
            <w:pPr>
              <w:pStyle w:val="Heading3"/>
              <w:keepNext w:val="0"/>
              <w:widowControl w:val="0"/>
              <w:spacing w:line="240" w:lineRule="auto"/>
              <w:jc w:val="left"/>
              <w:rPr>
                <w:rFonts w:ascii="Arial Unicode" w:hAnsi="Arial Unicode" w:cs="Arial Unicode"/>
                <w:b/>
                <w:bCs/>
                <w:sz w:val="18"/>
                <w:szCs w:val="18"/>
              </w:rPr>
            </w:pPr>
          </w:p>
        </w:tc>
      </w:tr>
    </w:tbl>
    <w:p w:rsidR="006C3C30" w:rsidRPr="00D14CB5" w:rsidRDefault="006C3C30" w:rsidP="002E0382">
      <w:pPr>
        <w:widowControl w:val="0"/>
        <w:tabs>
          <w:tab w:val="left" w:pos="6804"/>
        </w:tabs>
        <w:jc w:val="center"/>
        <w:rPr>
          <w:rFonts w:ascii="Arial Unicode" w:hAnsi="Arial Unicode" w:cs="Arial Unicode"/>
          <w:sz w:val="18"/>
          <w:szCs w:val="18"/>
          <w:lang w:val="en-US"/>
        </w:rPr>
      </w:pPr>
    </w:p>
    <w:p w:rsidR="006C3C30" w:rsidRPr="00D14CB5" w:rsidRDefault="006C3C30"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6C3C30" w:rsidRPr="00D14CB5" w:rsidRDefault="006C3C30"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6C3C30" w:rsidRPr="00D14CB5" w:rsidRDefault="006C3C30" w:rsidP="002E0382">
      <w:pPr>
        <w:widowControl w:val="0"/>
        <w:jc w:val="right"/>
        <w:rPr>
          <w:rFonts w:ascii="Arial Unicode" w:hAnsi="Arial Unicode" w:cs="Arial Unicode"/>
          <w:sz w:val="18"/>
          <w:szCs w:val="18"/>
        </w:rPr>
      </w:pP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6C3C30" w:rsidRPr="00D14CB5" w:rsidRDefault="006C3C30" w:rsidP="002E0382">
      <w:pPr>
        <w:rPr>
          <w:rFonts w:ascii="Arial Unicode" w:hAnsi="Arial Unicode" w:cs="Arial Unicode"/>
          <w:sz w:val="18"/>
          <w:szCs w:val="18"/>
        </w:rPr>
      </w:pPr>
      <w:r w:rsidRPr="00D14CB5">
        <w:rPr>
          <w:rFonts w:ascii="Arial Unicode" w:hAnsi="Arial Unicode" w:cs="Arial Unicode"/>
          <w:sz w:val="18"/>
          <w:szCs w:val="18"/>
        </w:rPr>
        <w:br w:type="page"/>
      </w:r>
    </w:p>
    <w:p w:rsidR="006C3C30" w:rsidRPr="00D14CB5" w:rsidRDefault="006C3C30"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6C3C30" w:rsidRPr="00D14CB5" w:rsidRDefault="006C3C30"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21/32</w:t>
      </w:r>
    </w:p>
    <w:p w:rsidR="006C3C30" w:rsidRPr="00D14CB5" w:rsidRDefault="006C3C30" w:rsidP="002E0382">
      <w:pPr>
        <w:widowControl w:val="0"/>
        <w:ind w:firstLine="567"/>
        <w:jc w:val="center"/>
        <w:rPr>
          <w:rFonts w:ascii="Arial Unicode" w:hAnsi="Arial Unicode" w:cs="Arial Unicode"/>
          <w:sz w:val="18"/>
          <w:szCs w:val="18"/>
        </w:rPr>
      </w:pPr>
    </w:p>
    <w:p w:rsidR="006C3C30" w:rsidRPr="00D14CB5" w:rsidRDefault="006C3C30"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6C3C30" w:rsidRPr="00D14CB5" w:rsidRDefault="006C3C30" w:rsidP="002E0382">
      <w:pPr>
        <w:widowControl w:val="0"/>
        <w:ind w:firstLine="567"/>
        <w:jc w:val="center"/>
        <w:rPr>
          <w:rFonts w:ascii="Arial Unicode" w:hAnsi="Arial Unicode" w:cs="Arial Unicode"/>
          <w:sz w:val="18"/>
          <w:szCs w:val="18"/>
        </w:rPr>
      </w:pP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21/32</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6C3C30" w:rsidRPr="00D14CB5" w:rsidRDefault="006C3C30"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6C3C30" w:rsidRPr="00D14CB5">
        <w:trPr>
          <w:trHeight w:val="916"/>
          <w:jc w:val="center"/>
        </w:trPr>
        <w:tc>
          <w:tcPr>
            <w:tcW w:w="1368" w:type="dxa"/>
            <w:tcBorders>
              <w:top w:val="single" w:sz="4" w:space="0" w:color="auto"/>
              <w:right w:val="single" w:sz="4" w:space="0" w:color="auto"/>
            </w:tcBorders>
            <w:vAlign w:val="center"/>
          </w:tcPr>
          <w:p w:rsidR="006C3C30" w:rsidRPr="00D14CB5" w:rsidRDefault="006C3C30"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6C3C30"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6C3C30" w:rsidRPr="00D14CB5" w:rsidRDefault="006C3C30"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6C3C30" w:rsidRPr="00D14CB5" w:rsidRDefault="006C3C30"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6C3C30" w:rsidRPr="00D14CB5" w:rsidRDefault="006C3C30"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6C3C30" w:rsidRPr="00D14CB5" w:rsidRDefault="006C3C30"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6C3C30" w:rsidRPr="00D14CB5" w:rsidRDefault="006C3C30"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6C3C30" w:rsidRPr="00D14CB5">
        <w:trPr>
          <w:trHeight w:val="20"/>
          <w:jc w:val="center"/>
        </w:trPr>
        <w:tc>
          <w:tcPr>
            <w:tcW w:w="1368" w:type="dxa"/>
            <w:tcBorders>
              <w:top w:val="single" w:sz="4" w:space="0" w:color="auto"/>
              <w:bottom w:val="single" w:sz="4" w:space="0" w:color="auto"/>
              <w:right w:val="single" w:sz="4" w:space="0" w:color="auto"/>
            </w:tcBorders>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6C3C30" w:rsidRPr="00D14CB5" w:rsidRDefault="006C3C3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6C3C30" w:rsidRPr="00D14CB5" w:rsidRDefault="006C3C3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6C3C30" w:rsidRPr="00D14CB5" w:rsidRDefault="006C3C30" w:rsidP="002E0382">
            <w:pPr>
              <w:widowControl w:val="0"/>
              <w:jc w:val="center"/>
              <w:rPr>
                <w:rFonts w:ascii="Arial Unicode" w:hAnsi="Arial Unicode" w:cs="Arial Unicode"/>
                <w:sz w:val="18"/>
                <w:szCs w:val="18"/>
              </w:rPr>
            </w:pPr>
          </w:p>
        </w:tc>
      </w:tr>
      <w:tr w:rsidR="006C3C30" w:rsidRPr="00D14CB5">
        <w:trPr>
          <w:trHeight w:val="521"/>
          <w:jc w:val="center"/>
        </w:trPr>
        <w:tc>
          <w:tcPr>
            <w:tcW w:w="1368" w:type="dxa"/>
            <w:tcBorders>
              <w:top w:val="single" w:sz="4" w:space="0" w:color="auto"/>
              <w:bottom w:val="single" w:sz="4" w:space="0" w:color="auto"/>
              <w:right w:val="single" w:sz="4" w:space="0" w:color="auto"/>
            </w:tcBorders>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6C3C30" w:rsidRPr="00D14CB5" w:rsidRDefault="006C3C3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6C3C30" w:rsidRPr="00D14CB5" w:rsidRDefault="006C3C3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6C3C30" w:rsidRPr="00D14CB5" w:rsidRDefault="006C3C30" w:rsidP="002E0382">
            <w:pPr>
              <w:widowControl w:val="0"/>
              <w:rPr>
                <w:rFonts w:ascii="Arial Unicode" w:hAnsi="Arial Unicode" w:cs="Arial Unicode"/>
                <w:sz w:val="18"/>
                <w:szCs w:val="18"/>
              </w:rPr>
            </w:pPr>
          </w:p>
        </w:tc>
      </w:tr>
      <w:tr w:rsidR="006C3C30" w:rsidRPr="00D14CB5">
        <w:trPr>
          <w:trHeight w:val="20"/>
          <w:jc w:val="center"/>
        </w:trPr>
        <w:tc>
          <w:tcPr>
            <w:tcW w:w="1368" w:type="dxa"/>
            <w:tcBorders>
              <w:top w:val="single" w:sz="4" w:space="0" w:color="auto"/>
              <w:bottom w:val="single" w:sz="4" w:space="0" w:color="auto"/>
              <w:right w:val="single" w:sz="4" w:space="0" w:color="auto"/>
            </w:tcBorders>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6C3C30" w:rsidRPr="00D14CB5" w:rsidRDefault="006C3C3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6C3C30" w:rsidRPr="00D14CB5" w:rsidRDefault="006C3C3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6C3C30" w:rsidRPr="00D14CB5" w:rsidRDefault="006C3C30" w:rsidP="002E0382">
            <w:pPr>
              <w:widowControl w:val="0"/>
              <w:jc w:val="center"/>
              <w:rPr>
                <w:rFonts w:ascii="Arial Unicode" w:hAnsi="Arial Unicode" w:cs="Arial Unicode"/>
                <w:sz w:val="18"/>
                <w:szCs w:val="18"/>
              </w:rPr>
            </w:pPr>
          </w:p>
        </w:tc>
      </w:tr>
      <w:tr w:rsidR="006C3C30" w:rsidRPr="00D14CB5">
        <w:trPr>
          <w:trHeight w:val="20"/>
          <w:jc w:val="center"/>
        </w:trPr>
        <w:tc>
          <w:tcPr>
            <w:tcW w:w="1368" w:type="dxa"/>
            <w:tcBorders>
              <w:top w:val="single" w:sz="4" w:space="0" w:color="auto"/>
              <w:bottom w:val="single" w:sz="4" w:space="0" w:color="auto"/>
              <w:right w:val="single" w:sz="4" w:space="0" w:color="auto"/>
            </w:tcBorders>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6C3C30" w:rsidRPr="00D14CB5" w:rsidRDefault="006C3C3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6C3C30" w:rsidRPr="00D14CB5" w:rsidRDefault="006C3C3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6C3C30" w:rsidRPr="00D14CB5" w:rsidRDefault="006C3C30" w:rsidP="002E0382">
            <w:pPr>
              <w:widowControl w:val="0"/>
              <w:jc w:val="center"/>
              <w:rPr>
                <w:rFonts w:ascii="Arial Unicode" w:hAnsi="Arial Unicode" w:cs="Arial Unicode"/>
                <w:sz w:val="18"/>
                <w:szCs w:val="18"/>
              </w:rPr>
            </w:pPr>
          </w:p>
        </w:tc>
      </w:tr>
      <w:tr w:rsidR="006C3C30" w:rsidRPr="00D14CB5">
        <w:trPr>
          <w:trHeight w:val="270"/>
          <w:jc w:val="center"/>
        </w:trPr>
        <w:tc>
          <w:tcPr>
            <w:tcW w:w="1368" w:type="dxa"/>
            <w:tcBorders>
              <w:top w:val="single" w:sz="4" w:space="0" w:color="auto"/>
              <w:bottom w:val="single" w:sz="4" w:space="0" w:color="auto"/>
              <w:right w:val="single" w:sz="4" w:space="0" w:color="auto"/>
            </w:tcBorders>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6C3C30" w:rsidRPr="00D14CB5" w:rsidRDefault="006C3C30"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6C3C30" w:rsidRPr="00D14CB5" w:rsidRDefault="006C3C30"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6C3C30" w:rsidRPr="00D14CB5" w:rsidRDefault="006C3C30" w:rsidP="002E0382">
            <w:pPr>
              <w:widowControl w:val="0"/>
              <w:jc w:val="center"/>
              <w:rPr>
                <w:rFonts w:ascii="Arial Unicode" w:hAnsi="Arial Unicode" w:cs="Arial Unicode"/>
                <w:sz w:val="18"/>
                <w:szCs w:val="18"/>
              </w:rPr>
            </w:pPr>
          </w:p>
        </w:tc>
      </w:tr>
    </w:tbl>
    <w:p w:rsidR="006C3C30" w:rsidRPr="00D14CB5" w:rsidRDefault="006C3C30"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6C3C30" w:rsidRPr="00D14CB5" w:rsidRDefault="006C3C30"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6C3C30" w:rsidRPr="00D14CB5" w:rsidRDefault="006C3C30" w:rsidP="002E0382">
      <w:pPr>
        <w:widowControl w:val="0"/>
        <w:jc w:val="both"/>
        <w:rPr>
          <w:rFonts w:ascii="Arial Unicode" w:hAnsi="Arial Unicode" w:cs="Arial Unicode"/>
          <w:sz w:val="18"/>
          <w:szCs w:val="18"/>
          <w:lang w:val="es-ES"/>
        </w:rPr>
      </w:pP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6C3C30" w:rsidRPr="00D14CB5" w:rsidRDefault="006C3C30" w:rsidP="002E0382">
      <w:pPr>
        <w:rPr>
          <w:rFonts w:ascii="Arial Unicode" w:hAnsi="Arial Unicode" w:cs="Arial Unicode"/>
          <w:b/>
          <w:bCs/>
          <w:sz w:val="18"/>
          <w:szCs w:val="18"/>
        </w:rPr>
      </w:pPr>
    </w:p>
    <w:p w:rsidR="006C3C30" w:rsidRPr="00D14CB5" w:rsidRDefault="006C3C30" w:rsidP="002E0382">
      <w:pPr>
        <w:rPr>
          <w:rFonts w:ascii="Arial Unicode" w:hAnsi="Arial Unicode" w:cs="Arial Unicode"/>
          <w:b/>
          <w:bCs/>
          <w:sz w:val="18"/>
          <w:szCs w:val="18"/>
        </w:rPr>
      </w:pPr>
    </w:p>
    <w:p w:rsidR="006C3C30" w:rsidRPr="00D14CB5" w:rsidRDefault="006C3C30" w:rsidP="002E0382">
      <w:pPr>
        <w:rPr>
          <w:rFonts w:ascii="Arial Unicode" w:hAnsi="Arial Unicode" w:cs="Arial Unicode"/>
          <w:b/>
          <w:bCs/>
          <w:sz w:val="18"/>
          <w:szCs w:val="18"/>
        </w:rPr>
      </w:pPr>
    </w:p>
    <w:p w:rsidR="006C3C30" w:rsidRPr="00D14CB5" w:rsidRDefault="006C3C30" w:rsidP="002E0382">
      <w:pPr>
        <w:rPr>
          <w:rFonts w:ascii="Arial Unicode" w:hAnsi="Arial Unicode" w:cs="Arial Unicode"/>
          <w:b/>
          <w:bCs/>
          <w:sz w:val="18"/>
          <w:szCs w:val="18"/>
        </w:rPr>
      </w:pPr>
    </w:p>
    <w:p w:rsidR="006C3C30" w:rsidRPr="00D14CB5" w:rsidRDefault="006C3C30" w:rsidP="002E0382">
      <w:pPr>
        <w:rPr>
          <w:rFonts w:ascii="Arial Unicode" w:hAnsi="Arial Unicode" w:cs="Arial Unicode"/>
          <w:b/>
          <w:bCs/>
          <w:sz w:val="18"/>
          <w:szCs w:val="18"/>
        </w:rPr>
      </w:pPr>
    </w:p>
    <w:p w:rsidR="006C3C30" w:rsidRPr="00D14CB5" w:rsidRDefault="006C3C30" w:rsidP="002E0382">
      <w:pPr>
        <w:rPr>
          <w:rFonts w:ascii="Arial Unicode" w:hAnsi="Arial Unicode" w:cs="Arial Unicode"/>
          <w:b/>
          <w:bCs/>
          <w:sz w:val="18"/>
          <w:szCs w:val="18"/>
        </w:rPr>
      </w:pPr>
    </w:p>
    <w:p w:rsidR="006C3C30" w:rsidRPr="00D14CB5" w:rsidRDefault="006C3C30" w:rsidP="002E0382">
      <w:pPr>
        <w:widowControl w:val="0"/>
        <w:ind w:left="567" w:right="565"/>
        <w:jc w:val="center"/>
        <w:rPr>
          <w:rFonts w:ascii="Arial Unicode" w:hAnsi="Arial Unicode" w:cs="Arial Unicode"/>
          <w:b/>
          <w:bCs/>
          <w:sz w:val="18"/>
          <w:szCs w:val="18"/>
        </w:rPr>
      </w:pPr>
    </w:p>
    <w:p w:rsidR="006C3C30" w:rsidRPr="00D14CB5" w:rsidRDefault="006C3C30"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6C3C30" w:rsidRPr="00D14CB5" w:rsidRDefault="006C3C30"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21/32</w:t>
      </w:r>
    </w:p>
    <w:p w:rsidR="006C3C30" w:rsidRPr="00D14CB5" w:rsidRDefault="006C3C30"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6C3C30" w:rsidRPr="00D14CB5" w:rsidRDefault="006C3C3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6C3C30" w:rsidRPr="00834063" w:rsidRDefault="006C3C30"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6C3C30" w:rsidRPr="00834063" w:rsidRDefault="006C3C30"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6C3C30" w:rsidRPr="00834063" w:rsidRDefault="006C3C30"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6C3C30" w:rsidRPr="00834063" w:rsidRDefault="006C3C30"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21/32</w:t>
      </w:r>
      <w:r w:rsidRPr="00834063">
        <w:rPr>
          <w:rFonts w:ascii="Arial Unicode" w:hAnsi="Arial Unicode" w:cs="Arial Unicode"/>
          <w:sz w:val="18"/>
          <w:szCs w:val="18"/>
        </w:rPr>
        <w:t>.</w:t>
      </w:r>
    </w:p>
    <w:p w:rsidR="006C3C30" w:rsidRPr="00834063" w:rsidRDefault="006C3C30"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6C3C30" w:rsidRPr="00834063" w:rsidRDefault="006C3C30"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6C3C30" w:rsidRPr="00834063" w:rsidRDefault="006C3C30"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6C3C30" w:rsidRPr="00834063" w:rsidRDefault="006C3C30" w:rsidP="00834063">
      <w:pPr>
        <w:pStyle w:val="NormalWeb"/>
        <w:shd w:val="clear" w:color="auto" w:fill="FFFFFF"/>
        <w:spacing w:before="0" w:beforeAutospacing="0" w:after="0" w:afterAutospacing="0"/>
        <w:jc w:val="both"/>
        <w:rPr>
          <w:rFonts w:ascii="Arial Unicode" w:hAnsi="Arial Unicode" w:cs="Arial Unicode"/>
          <w:sz w:val="18"/>
          <w:szCs w:val="18"/>
        </w:rPr>
      </w:pPr>
    </w:p>
    <w:p w:rsidR="006C3C30" w:rsidRPr="00834063" w:rsidRDefault="006C3C30"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6C3C30" w:rsidRPr="00834063" w:rsidRDefault="006C3C30"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6C3C30" w:rsidRPr="00834063" w:rsidRDefault="006C3C30"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6C3C30" w:rsidRPr="00834063" w:rsidRDefault="006C3C30"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6C3C30" w:rsidRPr="00834063" w:rsidRDefault="006C3C30"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6C3C30" w:rsidRPr="00834063" w:rsidRDefault="006C3C30"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6C3C30" w:rsidRPr="00834063" w:rsidRDefault="006C3C30"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C3C30" w:rsidRPr="00623515" w:rsidRDefault="006C3C30"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6C3C30" w:rsidRPr="00F560FB" w:rsidRDefault="006C3C30"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6C3C30" w:rsidRPr="00623515" w:rsidRDefault="006C3C30"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6C3C30" w:rsidRPr="00F560FB" w:rsidRDefault="006C3C30"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6C3C30" w:rsidRPr="00834063" w:rsidRDefault="006C3C30"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6C3C30" w:rsidRPr="00834063" w:rsidRDefault="006C3C30"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6C3C30" w:rsidRPr="00F560FB" w:rsidRDefault="006C3C30"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6C3C30" w:rsidRPr="00834063" w:rsidRDefault="006C3C30"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6C3C30" w:rsidRPr="00834063" w:rsidRDefault="006C3C30"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C3C30" w:rsidRPr="00834063" w:rsidRDefault="006C3C30"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6C3C30" w:rsidRPr="00834063" w:rsidRDefault="006C3C30"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C3C30" w:rsidRPr="00834063" w:rsidRDefault="006C3C30"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C3C30" w:rsidRPr="00D14CB5" w:rsidRDefault="006C3C3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6C3C30" w:rsidRPr="00D14CB5" w:rsidRDefault="006C3C3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21/32</w:t>
      </w:r>
    </w:p>
    <w:p w:rsidR="006C3C30" w:rsidRPr="00F70D0A" w:rsidRDefault="006C3C30" w:rsidP="002E0382">
      <w:pPr>
        <w:widowControl w:val="0"/>
        <w:jc w:val="center"/>
        <w:rPr>
          <w:rFonts w:ascii="Arial Unicode" w:hAnsi="Arial Unicode" w:cs="Arial Unicode"/>
          <w:b/>
          <w:bCs/>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6C3C30" w:rsidRPr="00F70D0A"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6C3C30" w:rsidRPr="00D14CB5">
        <w:tc>
          <w:tcPr>
            <w:tcW w:w="4786" w:type="dxa"/>
          </w:tcPr>
          <w:p w:rsidR="006C3C30" w:rsidRPr="00D14CB5" w:rsidRDefault="006C3C30"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6C3C30" w:rsidRPr="00D14CB5" w:rsidRDefault="006C3C30"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6C3C30" w:rsidRPr="00D14CB5" w:rsidRDefault="006C3C30"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6C3C30" w:rsidRPr="00D14CB5" w:rsidRDefault="006C3C30"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6C3C30" w:rsidRPr="00D14CB5" w:rsidRDefault="006C3C30"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21/32</w:t>
      </w:r>
      <w:r w:rsidRPr="00D14CB5">
        <w:rPr>
          <w:rFonts w:ascii="Arial Unicode" w:hAnsi="Arial Unicode" w:cs="Arial Unicode"/>
          <w:sz w:val="18"/>
          <w:szCs w:val="18"/>
        </w:rPr>
        <w:t>.</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6C3C30" w:rsidRPr="00D14CB5" w:rsidDel="00A1321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C3C30" w:rsidRPr="00D14CB5" w:rsidRDefault="006C3C30"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6C3C30" w:rsidRPr="00D14CB5" w:rsidRDefault="006C3C3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6C3C30" w:rsidRPr="00D14CB5" w:rsidRDefault="006C3C3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6C3C30" w:rsidRPr="00F70D0A" w:rsidRDefault="006C3C30"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6C3C30" w:rsidRPr="00F70D0A" w:rsidRDefault="006C3C30"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6C3C30" w:rsidRPr="000B2D64" w:rsidRDefault="006C3C30"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6C3C30" w:rsidRPr="000B2D64" w:rsidRDefault="006C3C30" w:rsidP="009C5786">
      <w:pPr>
        <w:widowControl w:val="0"/>
        <w:ind w:right="4250"/>
        <w:jc w:val="center"/>
        <w:rPr>
          <w:rFonts w:ascii="Arial Unicode" w:hAnsi="Arial Unicode" w:cs="Arial Unicode"/>
          <w:sz w:val="14"/>
          <w:szCs w:val="14"/>
        </w:rPr>
      </w:pPr>
    </w:p>
    <w:p w:rsidR="006C3C30" w:rsidRPr="000B2D64" w:rsidRDefault="006C3C30" w:rsidP="009C5786">
      <w:pPr>
        <w:widowControl w:val="0"/>
        <w:ind w:right="4250"/>
        <w:jc w:val="center"/>
        <w:rPr>
          <w:rFonts w:ascii="Arial Unicode" w:hAnsi="Arial Unicode" w:cs="Arial Unicode"/>
          <w:sz w:val="14"/>
          <w:szCs w:val="14"/>
        </w:rPr>
      </w:pPr>
    </w:p>
    <w:p w:rsidR="006C3C30" w:rsidRPr="000B2D64" w:rsidRDefault="006C3C30"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C3C30" w:rsidRPr="00D14CB5">
        <w:tc>
          <w:tcPr>
            <w:tcW w:w="9588" w:type="dxa"/>
            <w:gridSpan w:val="2"/>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6C3C30" w:rsidRPr="00D14CB5">
        <w:tc>
          <w:tcPr>
            <w:tcW w:w="9588" w:type="dxa"/>
            <w:gridSpan w:val="2"/>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6C3C30" w:rsidRPr="00D14CB5">
        <w:tc>
          <w:tcPr>
            <w:tcW w:w="9588" w:type="dxa"/>
            <w:gridSpan w:val="2"/>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6C3C30" w:rsidRPr="00D14CB5">
        <w:tc>
          <w:tcPr>
            <w:tcW w:w="9588" w:type="dxa"/>
            <w:gridSpan w:val="2"/>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6C3C30" w:rsidRPr="00D14CB5">
        <w:tc>
          <w:tcPr>
            <w:tcW w:w="4673" w:type="dxa"/>
            <w:vAlign w:val="bottom"/>
          </w:tcPr>
          <w:p w:rsidR="006C3C30" w:rsidRPr="00D14CB5" w:rsidRDefault="006C3C30"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6C3C30" w:rsidRPr="00D14CB5" w:rsidRDefault="006C3C30" w:rsidP="002E0382">
            <w:pPr>
              <w:widowControl w:val="0"/>
              <w:rPr>
                <w:rFonts w:ascii="Arial Unicode" w:hAnsi="Arial Unicode" w:cs="Arial Unicode"/>
                <w:sz w:val="18"/>
                <w:szCs w:val="18"/>
              </w:rPr>
            </w:pP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6C3C30" w:rsidRPr="00D14CB5" w:rsidRDefault="006C3C30"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6C3C30" w:rsidRPr="00D14CB5" w:rsidRDefault="006C3C30" w:rsidP="002E0382">
            <w:pPr>
              <w:widowControl w:val="0"/>
              <w:jc w:val="right"/>
              <w:rPr>
                <w:rFonts w:ascii="Arial Unicode" w:hAnsi="Arial Unicode" w:cs="Arial Unicode"/>
                <w:sz w:val="18"/>
                <w:szCs w:val="18"/>
              </w:rPr>
            </w:pP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6C3C30" w:rsidRPr="00D14CB5" w:rsidRDefault="006C3C30"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6C3C30" w:rsidRPr="00D14CB5">
        <w:tc>
          <w:tcPr>
            <w:tcW w:w="4673" w:type="dxa"/>
            <w:vAlign w:val="bottom"/>
          </w:tcPr>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6C3C30" w:rsidRPr="00D14CB5" w:rsidRDefault="006C3C30"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6C3C30" w:rsidRPr="00D14CB5" w:rsidRDefault="006C3C30"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6C3C30" w:rsidRPr="00D14CB5" w:rsidRDefault="006C3C30" w:rsidP="002E0382">
            <w:pPr>
              <w:widowControl w:val="0"/>
              <w:rPr>
                <w:rFonts w:ascii="Arial Unicode" w:hAnsi="Arial Unicode" w:cs="Arial Unicode"/>
                <w:sz w:val="18"/>
                <w:szCs w:val="18"/>
              </w:rPr>
            </w:pPr>
          </w:p>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6C3C30" w:rsidRPr="00D14CB5" w:rsidRDefault="006C3C30"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6C3C30" w:rsidRPr="00D14CB5" w:rsidRDefault="006C3C30"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6C3C30" w:rsidRPr="00D14CB5" w:rsidRDefault="006C3C30" w:rsidP="002E0382">
            <w:pPr>
              <w:widowControl w:val="0"/>
              <w:rPr>
                <w:rFonts w:ascii="Arial Unicode" w:hAnsi="Arial Unicode" w:cs="Arial Unicode"/>
                <w:sz w:val="18"/>
                <w:szCs w:val="18"/>
              </w:rPr>
            </w:pPr>
          </w:p>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6C3C30" w:rsidRPr="00D14CB5" w:rsidRDefault="006C3C30"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C3C30" w:rsidRPr="00D14CB5" w:rsidRDefault="006C3C30" w:rsidP="002E0382">
      <w:pPr>
        <w:rPr>
          <w:rFonts w:ascii="Arial Unicode" w:hAnsi="Arial Unicode" w:cs="Arial Unicode"/>
          <w:sz w:val="18"/>
          <w:szCs w:val="18"/>
        </w:rPr>
      </w:pPr>
      <w:r w:rsidRPr="00D14CB5">
        <w:rPr>
          <w:rFonts w:ascii="Arial Unicode" w:hAnsi="Arial Unicode" w:cs="Arial Unicode"/>
          <w:sz w:val="18"/>
          <w:szCs w:val="18"/>
        </w:rPr>
        <w:br w:type="page"/>
      </w:r>
    </w:p>
    <w:p w:rsidR="006C3C30" w:rsidRPr="00D14CB5" w:rsidRDefault="006C3C3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6C3C30" w:rsidRPr="00D14CB5">
        <w:trPr>
          <w:tblHeade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6C3C30" w:rsidRPr="00D14CB5">
        <w:trPr>
          <w:tblHeader/>
          <w:jc w:val="center"/>
        </w:trPr>
        <w:tc>
          <w:tcPr>
            <w:tcW w:w="720" w:type="dxa"/>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6C3C30" w:rsidRPr="00D14CB5">
        <w:trPr>
          <w:jc w:val="center"/>
        </w:trPr>
        <w:tc>
          <w:tcPr>
            <w:tcW w:w="720" w:type="dxa"/>
            <w:vAlign w:val="center"/>
          </w:tcPr>
          <w:p w:rsidR="006C3C30" w:rsidRPr="00D14CB5" w:rsidDel="0010680B"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6C3C30" w:rsidRPr="00D14CB5" w:rsidRDefault="006C3C30" w:rsidP="002E0382">
            <w:pPr>
              <w:widowControl w:val="0"/>
              <w:jc w:val="center"/>
              <w:rPr>
                <w:rFonts w:ascii="Arial Unicode" w:hAnsi="Arial Unicode" w:cs="Arial Unicode"/>
                <w:sz w:val="18"/>
                <w:szCs w:val="18"/>
              </w:rPr>
            </w:pP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C3C30" w:rsidRPr="00D14CB5" w:rsidRDefault="006C3C30" w:rsidP="002E0382">
            <w:pPr>
              <w:widowControl w:val="0"/>
              <w:jc w:val="center"/>
              <w:rPr>
                <w:rFonts w:ascii="Arial Unicode" w:hAnsi="Arial Unicode" w:cs="Arial Unicode"/>
                <w:sz w:val="18"/>
                <w:szCs w:val="18"/>
              </w:rPr>
            </w:pP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C3C30" w:rsidRPr="00D14CB5" w:rsidRDefault="006C3C30" w:rsidP="002E0382">
            <w:pPr>
              <w:widowControl w:val="0"/>
              <w:jc w:val="center"/>
              <w:rPr>
                <w:rFonts w:ascii="Arial Unicode" w:hAnsi="Arial Unicode" w:cs="Arial Unicode"/>
                <w:sz w:val="18"/>
                <w:szCs w:val="18"/>
              </w:rPr>
            </w:pP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6C3C30" w:rsidRPr="00D14CB5" w:rsidRDefault="006C3C30" w:rsidP="002E0382">
            <w:pPr>
              <w:widowControl w:val="0"/>
              <w:jc w:val="center"/>
              <w:rPr>
                <w:rFonts w:ascii="Arial Unicode" w:hAnsi="Arial Unicode" w:cs="Arial Unicode"/>
                <w:sz w:val="18"/>
                <w:szCs w:val="18"/>
              </w:rPr>
            </w:pP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6C3C30" w:rsidRPr="00D14CB5" w:rsidRDefault="006C3C30" w:rsidP="002E0382">
            <w:pPr>
              <w:widowControl w:val="0"/>
              <w:jc w:val="center"/>
              <w:rPr>
                <w:rFonts w:ascii="Arial Unicode" w:hAnsi="Arial Unicode" w:cs="Arial Unicode"/>
                <w:sz w:val="18"/>
                <w:szCs w:val="18"/>
              </w:rPr>
            </w:pP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6C3C30" w:rsidRPr="00D14CB5" w:rsidRDefault="006C3C30" w:rsidP="002E0382">
            <w:pPr>
              <w:widowControl w:val="0"/>
              <w:jc w:val="center"/>
              <w:rPr>
                <w:rFonts w:ascii="Arial Unicode" w:hAnsi="Arial Unicode" w:cs="Arial Unicode"/>
                <w:sz w:val="18"/>
                <w:szCs w:val="18"/>
              </w:rPr>
            </w:pP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6C3C30" w:rsidRPr="00D14CB5" w:rsidRDefault="006C3C30" w:rsidP="002E0382">
            <w:pPr>
              <w:widowControl w:val="0"/>
              <w:jc w:val="center"/>
              <w:rPr>
                <w:rFonts w:ascii="Arial Unicode" w:hAnsi="Arial Unicode" w:cs="Arial Unicode"/>
                <w:sz w:val="18"/>
                <w:szCs w:val="18"/>
              </w:rPr>
            </w:pPr>
          </w:p>
        </w:tc>
      </w:tr>
    </w:tbl>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21/32</w:t>
      </w:r>
    </w:p>
    <w:p w:rsidR="006C3C30" w:rsidRPr="00D14CB5" w:rsidRDefault="006C3C30" w:rsidP="002E0382">
      <w:pPr>
        <w:pStyle w:val="BodyTextIndent3"/>
        <w:widowControl w:val="0"/>
        <w:spacing w:line="240" w:lineRule="auto"/>
        <w:jc w:val="right"/>
        <w:rPr>
          <w:rFonts w:ascii="Arial Unicode" w:hAnsi="Arial Unicode" w:cs="Arial Unicode"/>
          <w:b/>
          <w:bCs/>
          <w:sz w:val="18"/>
          <w:szCs w:val="18"/>
        </w:rPr>
      </w:pPr>
    </w:p>
    <w:p w:rsidR="006C3C30" w:rsidRPr="00D14CB5" w:rsidRDefault="006C3C30"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6C3C30" w:rsidRPr="00F70D0A" w:rsidRDefault="006C3C3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6C3C30" w:rsidRPr="00F70D0A" w:rsidRDefault="006C3C30" w:rsidP="002E0382">
      <w:pPr>
        <w:widowControl w:val="0"/>
        <w:ind w:left="567" w:right="565"/>
        <w:jc w:val="center"/>
        <w:rPr>
          <w:rFonts w:ascii="Arial Unicode" w:hAnsi="Arial Unicode" w:cs="Arial Unicode"/>
          <w:b/>
          <w:bCs/>
          <w:sz w:val="18"/>
          <w:szCs w:val="18"/>
        </w:rPr>
      </w:pPr>
    </w:p>
    <w:p w:rsidR="006C3C30" w:rsidRPr="00F954AC" w:rsidRDefault="006C3C30"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6C3C30" w:rsidRPr="00F954AC" w:rsidRDefault="006C3C30"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6C3C30" w:rsidRPr="00A01911" w:rsidRDefault="006C3C30"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6C3C30" w:rsidRPr="00F954AC" w:rsidRDefault="006C3C30"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6C3C30" w:rsidRPr="00A01911" w:rsidRDefault="006C3C30"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6C3C30" w:rsidRPr="00A01911" w:rsidRDefault="006C3C30"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6C3C30" w:rsidRPr="00F954AC" w:rsidRDefault="006C3C30"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6C3C30" w:rsidRPr="00F954AC" w:rsidRDefault="006C3C30"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6C3C30" w:rsidRPr="00F954AC" w:rsidRDefault="006C3C30"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6C3C30" w:rsidRPr="00A01911" w:rsidRDefault="006C3C30"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6C3C30" w:rsidRPr="00F954AC" w:rsidRDefault="006C3C30"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6C3C30" w:rsidRPr="00A01911" w:rsidRDefault="006C3C30"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C3C30" w:rsidRPr="00623515" w:rsidRDefault="006C3C30"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6C3C30" w:rsidRPr="00F954AC" w:rsidRDefault="006C3C30"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6C3C30" w:rsidRPr="00623515" w:rsidRDefault="006C3C30"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6C3C30" w:rsidRPr="00F954AC" w:rsidRDefault="006C3C30"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6C3C30" w:rsidRPr="00A01911" w:rsidRDefault="006C3C30"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C3C30" w:rsidRPr="00A01911" w:rsidRDefault="006C3C30"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6C3C30" w:rsidRPr="00F954AC" w:rsidRDefault="006C3C30"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6C3C30" w:rsidRPr="00A01911" w:rsidRDefault="006C3C30"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6C3C30" w:rsidRPr="00A01911" w:rsidRDefault="006C3C30"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C3C30" w:rsidRPr="00A01911" w:rsidRDefault="006C3C30"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6C3C30" w:rsidRPr="00A01911" w:rsidRDefault="006C3C30"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C3C30" w:rsidRPr="00A01911" w:rsidRDefault="006C3C30"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21/32</w:t>
      </w:r>
    </w:p>
    <w:p w:rsidR="006C3C30" w:rsidRPr="00D14CB5" w:rsidRDefault="006C3C30" w:rsidP="002E0382">
      <w:pPr>
        <w:widowControl w:val="0"/>
        <w:jc w:val="center"/>
        <w:rPr>
          <w:rFonts w:ascii="Arial Unicode" w:hAnsi="Arial Unicode" w:cs="Arial Unicode"/>
          <w:b/>
          <w:bCs/>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6C3C30" w:rsidRPr="00D14CB5">
        <w:tc>
          <w:tcPr>
            <w:tcW w:w="4786" w:type="dxa"/>
          </w:tcPr>
          <w:p w:rsidR="006C3C30" w:rsidRPr="00D14CB5" w:rsidRDefault="006C3C30"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6C3C30" w:rsidRPr="00D14CB5" w:rsidRDefault="006C3C30"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6C3C30" w:rsidRPr="00D14CB5" w:rsidRDefault="006C3C30" w:rsidP="002E0382">
      <w:pPr>
        <w:widowControl w:val="0"/>
        <w:rPr>
          <w:rFonts w:ascii="Arial Unicode" w:hAnsi="Arial Unicode" w:cs="Arial Unicode"/>
          <w:b/>
          <w:bCs/>
          <w:sz w:val="18"/>
          <w:szCs w:val="18"/>
        </w:rPr>
      </w:pPr>
    </w:p>
    <w:p w:rsidR="006C3C30" w:rsidRPr="00D14CB5" w:rsidRDefault="006C3C30"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6C3C30" w:rsidRPr="00D14CB5" w:rsidRDefault="006C3C30"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6C3C30" w:rsidRPr="00D14CB5" w:rsidRDefault="006C3C30"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6C3C30" w:rsidRPr="00D14CB5" w:rsidRDefault="006C3C3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6C3C30" w:rsidRPr="00D14CB5" w:rsidRDefault="006C3C30"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21/32</w:t>
      </w:r>
      <w:r w:rsidRPr="00D14CB5">
        <w:rPr>
          <w:rFonts w:ascii="Arial Unicode" w:hAnsi="Arial Unicode" w:cs="Arial Unicode"/>
          <w:sz w:val="18"/>
          <w:szCs w:val="18"/>
        </w:rPr>
        <w:t>.</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6C3C30" w:rsidRPr="00D14CB5" w:rsidDel="00A1321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C3C30" w:rsidRPr="00D14CB5" w:rsidRDefault="006C3C30"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6C3C30" w:rsidRPr="00D14CB5" w:rsidRDefault="006C3C3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6C3C30" w:rsidRPr="00D14CB5" w:rsidRDefault="006C3C3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6C3C30" w:rsidRPr="00D14CB5" w:rsidRDefault="006C3C3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6C3C30" w:rsidRPr="00D14CB5" w:rsidRDefault="006C3C3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6C3C30" w:rsidRPr="00D14CB5" w:rsidRDefault="006C3C30"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6C3C30" w:rsidRPr="00D14CB5" w:rsidRDefault="006C3C30"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6C3C30" w:rsidRPr="00D14CB5" w:rsidRDefault="006C3C30" w:rsidP="002E0382">
      <w:pPr>
        <w:widowControl w:val="0"/>
        <w:jc w:val="center"/>
        <w:rPr>
          <w:rFonts w:ascii="Arial Unicode" w:hAnsi="Arial Unicode" w:cs="Arial Unicode"/>
          <w:sz w:val="18"/>
          <w:szCs w:val="18"/>
        </w:rPr>
      </w:pP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C3C30" w:rsidRPr="00D14CB5">
        <w:tc>
          <w:tcPr>
            <w:tcW w:w="9588" w:type="dxa"/>
            <w:gridSpan w:val="2"/>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6C3C30" w:rsidRPr="00D14CB5">
        <w:tc>
          <w:tcPr>
            <w:tcW w:w="9588" w:type="dxa"/>
            <w:gridSpan w:val="2"/>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6C3C30" w:rsidRPr="00D14CB5">
        <w:tc>
          <w:tcPr>
            <w:tcW w:w="9588" w:type="dxa"/>
            <w:gridSpan w:val="2"/>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6C3C30" w:rsidRPr="00D14CB5">
        <w:tc>
          <w:tcPr>
            <w:tcW w:w="9588" w:type="dxa"/>
            <w:gridSpan w:val="2"/>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6C3C30" w:rsidRPr="00D14CB5">
        <w:tc>
          <w:tcPr>
            <w:tcW w:w="9588" w:type="dxa"/>
            <w:gridSpan w:val="2"/>
            <w:vAlign w:val="bottom"/>
          </w:tcPr>
          <w:p w:rsidR="006C3C30" w:rsidRPr="00D14CB5" w:rsidRDefault="006C3C30"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6C3C30" w:rsidRPr="00D14CB5">
        <w:tc>
          <w:tcPr>
            <w:tcW w:w="4673" w:type="dxa"/>
            <w:vAlign w:val="bottom"/>
          </w:tcPr>
          <w:p w:rsidR="006C3C30" w:rsidRPr="00D14CB5" w:rsidRDefault="006C3C30"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6C3C30" w:rsidRPr="00D14CB5" w:rsidRDefault="006C3C30" w:rsidP="002E0382">
            <w:pPr>
              <w:widowControl w:val="0"/>
              <w:rPr>
                <w:rFonts w:ascii="Arial Unicode" w:hAnsi="Arial Unicode" w:cs="Arial Unicode"/>
                <w:sz w:val="18"/>
                <w:szCs w:val="18"/>
              </w:rPr>
            </w:pP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6C3C30" w:rsidRPr="00D14CB5" w:rsidRDefault="006C3C30"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6C3C30" w:rsidRPr="00D14CB5" w:rsidRDefault="006C3C30" w:rsidP="002E0382">
            <w:pPr>
              <w:widowControl w:val="0"/>
              <w:jc w:val="right"/>
              <w:rPr>
                <w:rFonts w:ascii="Arial Unicode" w:hAnsi="Arial Unicode" w:cs="Arial Unicode"/>
                <w:sz w:val="18"/>
                <w:szCs w:val="18"/>
              </w:rPr>
            </w:pP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6C3C30" w:rsidRPr="00D14CB5" w:rsidRDefault="006C3C30"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6C3C30" w:rsidRPr="00D14CB5">
        <w:tc>
          <w:tcPr>
            <w:tcW w:w="4673" w:type="dxa"/>
            <w:vAlign w:val="bottom"/>
          </w:tcPr>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6C3C30" w:rsidRPr="00D14CB5" w:rsidRDefault="006C3C30"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6C3C30" w:rsidRPr="00D14CB5" w:rsidRDefault="006C3C30"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6C3C30" w:rsidRPr="00D14CB5" w:rsidRDefault="006C3C30" w:rsidP="002E0382">
            <w:pPr>
              <w:widowControl w:val="0"/>
              <w:rPr>
                <w:rFonts w:ascii="Arial Unicode" w:hAnsi="Arial Unicode" w:cs="Arial Unicode"/>
                <w:sz w:val="18"/>
                <w:szCs w:val="18"/>
              </w:rPr>
            </w:pPr>
          </w:p>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6C3C30" w:rsidRPr="00D14CB5" w:rsidRDefault="006C3C30"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6C3C30" w:rsidRPr="00D14CB5" w:rsidRDefault="006C3C30"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6C3C30" w:rsidRPr="00D14CB5" w:rsidRDefault="006C3C30"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6C3C30" w:rsidRPr="00D14CB5" w:rsidRDefault="006C3C30" w:rsidP="002E0382">
            <w:pPr>
              <w:widowControl w:val="0"/>
              <w:rPr>
                <w:rFonts w:ascii="Arial Unicode" w:hAnsi="Arial Unicode" w:cs="Arial Unicode"/>
                <w:sz w:val="18"/>
                <w:szCs w:val="18"/>
              </w:rPr>
            </w:pPr>
          </w:p>
          <w:p w:rsidR="006C3C30" w:rsidRPr="00D14CB5" w:rsidRDefault="006C3C30"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6C3C30" w:rsidRPr="00D14CB5" w:rsidRDefault="006C3C30" w:rsidP="002E0382">
      <w:pPr>
        <w:widowControl w:val="0"/>
        <w:jc w:val="center"/>
        <w:rPr>
          <w:rFonts w:ascii="Arial Unicode" w:hAnsi="Arial Unicode" w:cs="Arial Unicode"/>
          <w:sz w:val="18"/>
          <w:szCs w:val="18"/>
        </w:rPr>
      </w:pPr>
    </w:p>
    <w:p w:rsidR="006C3C30" w:rsidRPr="00D14CB5" w:rsidRDefault="006C3C30"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C3C30" w:rsidRPr="00D14CB5" w:rsidRDefault="006C3C30" w:rsidP="002E0382">
      <w:pPr>
        <w:rPr>
          <w:rFonts w:ascii="Arial Unicode" w:hAnsi="Arial Unicode" w:cs="Arial Unicode"/>
          <w:sz w:val="18"/>
          <w:szCs w:val="18"/>
        </w:rPr>
      </w:pPr>
      <w:r w:rsidRPr="00D14CB5">
        <w:rPr>
          <w:rFonts w:ascii="Arial Unicode" w:hAnsi="Arial Unicode" w:cs="Arial Unicode"/>
          <w:sz w:val="18"/>
          <w:szCs w:val="18"/>
        </w:rPr>
        <w:br w:type="page"/>
      </w:r>
    </w:p>
    <w:p w:rsidR="006C3C30" w:rsidRPr="00D14CB5" w:rsidRDefault="006C3C30"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6C3C30" w:rsidRPr="00D14CB5">
        <w:trPr>
          <w:tblHeade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6C3C30" w:rsidRPr="00D14CB5">
        <w:trPr>
          <w:tblHeader/>
          <w:jc w:val="center"/>
        </w:trPr>
        <w:tc>
          <w:tcPr>
            <w:tcW w:w="720" w:type="dxa"/>
            <w:vAlign w:val="center"/>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6C3C30" w:rsidRPr="00D14CB5">
        <w:trPr>
          <w:jc w:val="center"/>
        </w:trPr>
        <w:tc>
          <w:tcPr>
            <w:tcW w:w="720" w:type="dxa"/>
            <w:vAlign w:val="center"/>
          </w:tcPr>
          <w:p w:rsidR="006C3C30" w:rsidRPr="00D14CB5" w:rsidDel="0010680B"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6C3C30" w:rsidRPr="00D14CB5" w:rsidRDefault="006C3C30" w:rsidP="002E0382">
            <w:pPr>
              <w:widowControl w:val="0"/>
              <w:jc w:val="center"/>
              <w:rPr>
                <w:rFonts w:ascii="Arial Unicode" w:hAnsi="Arial Unicode" w:cs="Arial Unicode"/>
                <w:sz w:val="18"/>
                <w:szCs w:val="18"/>
              </w:rPr>
            </w:pP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C3C30" w:rsidRPr="00D14CB5" w:rsidRDefault="006C3C30" w:rsidP="002E0382">
            <w:pPr>
              <w:widowControl w:val="0"/>
              <w:jc w:val="center"/>
              <w:rPr>
                <w:rFonts w:ascii="Arial Unicode" w:hAnsi="Arial Unicode" w:cs="Arial Unicode"/>
                <w:sz w:val="18"/>
                <w:szCs w:val="18"/>
              </w:rPr>
            </w:pP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C3C30" w:rsidRPr="00D14CB5" w:rsidRDefault="006C3C30" w:rsidP="002E0382">
            <w:pPr>
              <w:widowControl w:val="0"/>
              <w:jc w:val="center"/>
              <w:rPr>
                <w:rFonts w:ascii="Arial Unicode" w:hAnsi="Arial Unicode" w:cs="Arial Unicode"/>
                <w:sz w:val="18"/>
                <w:szCs w:val="18"/>
              </w:rPr>
            </w:pP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6C3C30" w:rsidRPr="00D14CB5" w:rsidRDefault="006C3C30" w:rsidP="002E0382">
            <w:pPr>
              <w:widowControl w:val="0"/>
              <w:jc w:val="center"/>
              <w:rPr>
                <w:rFonts w:ascii="Arial Unicode" w:hAnsi="Arial Unicode" w:cs="Arial Unicode"/>
                <w:sz w:val="18"/>
                <w:szCs w:val="18"/>
              </w:rPr>
            </w:pP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6C3C30" w:rsidRPr="00D14CB5" w:rsidRDefault="006C3C30" w:rsidP="002E0382">
            <w:pPr>
              <w:widowControl w:val="0"/>
              <w:jc w:val="center"/>
              <w:rPr>
                <w:rFonts w:ascii="Arial Unicode" w:hAnsi="Arial Unicode" w:cs="Arial Unicode"/>
                <w:sz w:val="18"/>
                <w:szCs w:val="18"/>
              </w:rPr>
            </w:pP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6C3C30" w:rsidRPr="00D14CB5" w:rsidRDefault="006C3C30" w:rsidP="002E0382">
            <w:pPr>
              <w:widowControl w:val="0"/>
              <w:jc w:val="center"/>
              <w:rPr>
                <w:rFonts w:ascii="Arial Unicode" w:hAnsi="Arial Unicode" w:cs="Arial Unicode"/>
                <w:sz w:val="18"/>
                <w:szCs w:val="18"/>
              </w:rPr>
            </w:pPr>
          </w:p>
        </w:tc>
      </w:tr>
      <w:tr w:rsidR="006C3C30" w:rsidRPr="00D14CB5">
        <w:trPr>
          <w:jc w:val="center"/>
        </w:trPr>
        <w:tc>
          <w:tcPr>
            <w:tcW w:w="7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6C3C30" w:rsidRPr="00D14CB5" w:rsidRDefault="006C3C30" w:rsidP="002E0382">
            <w:pPr>
              <w:widowControl w:val="0"/>
              <w:jc w:val="center"/>
              <w:rPr>
                <w:rFonts w:ascii="Arial Unicode" w:hAnsi="Arial Unicode" w:cs="Arial Unicode"/>
                <w:sz w:val="18"/>
                <w:szCs w:val="18"/>
              </w:rPr>
            </w:pPr>
          </w:p>
        </w:tc>
      </w:tr>
    </w:tbl>
    <w:p w:rsidR="006C3C30" w:rsidRPr="00D14CB5" w:rsidRDefault="006C3C30" w:rsidP="002E0382">
      <w:pPr>
        <w:widowControl w:val="0"/>
        <w:ind w:left="567" w:right="565"/>
        <w:jc w:val="center"/>
        <w:rPr>
          <w:rFonts w:ascii="Arial Unicode" w:hAnsi="Arial Unicode" w:cs="Arial Unicode"/>
          <w:b/>
          <w:bCs/>
          <w:sz w:val="18"/>
          <w:szCs w:val="18"/>
        </w:rPr>
      </w:pPr>
    </w:p>
    <w:p w:rsidR="006C3C30" w:rsidRPr="00D14CB5" w:rsidRDefault="006C3C30" w:rsidP="002E0382">
      <w:pPr>
        <w:widowControl w:val="0"/>
        <w:ind w:left="567" w:right="565"/>
        <w:jc w:val="center"/>
        <w:rPr>
          <w:rFonts w:ascii="Arial Unicode" w:hAnsi="Arial Unicode" w:cs="Arial Unicode"/>
          <w:b/>
          <w:bCs/>
          <w:sz w:val="18"/>
          <w:szCs w:val="18"/>
        </w:rPr>
      </w:pPr>
    </w:p>
    <w:p w:rsidR="006C3C30" w:rsidRPr="00D14CB5" w:rsidRDefault="006C3C30"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6C3C30" w:rsidRPr="00D14CB5" w:rsidRDefault="006C3C30"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21/32</w:t>
      </w:r>
    </w:p>
    <w:p w:rsidR="006C3C30" w:rsidRPr="00D14CB5" w:rsidRDefault="006C3C30" w:rsidP="002E0382">
      <w:pPr>
        <w:pStyle w:val="BodyTextIndent3"/>
        <w:widowControl w:val="0"/>
        <w:spacing w:line="240" w:lineRule="auto"/>
        <w:jc w:val="right"/>
        <w:rPr>
          <w:rFonts w:ascii="Arial Unicode" w:hAnsi="Arial Unicode" w:cs="Arial Unicode"/>
          <w:b/>
          <w:bCs/>
          <w:sz w:val="18"/>
          <w:szCs w:val="18"/>
        </w:rPr>
      </w:pPr>
    </w:p>
    <w:p w:rsidR="006C3C30" w:rsidRPr="00D14CB5" w:rsidRDefault="006C3C30" w:rsidP="002E0382">
      <w:pPr>
        <w:widowControl w:val="0"/>
        <w:ind w:left="-142" w:firstLine="142"/>
        <w:jc w:val="center"/>
        <w:rPr>
          <w:rFonts w:ascii="Arial Unicode" w:hAnsi="Arial Unicode" w:cs="Arial Unicode"/>
          <w:i/>
          <w:iCs/>
          <w:sz w:val="18"/>
          <w:szCs w:val="18"/>
        </w:rPr>
      </w:pPr>
    </w:p>
    <w:p w:rsidR="006C3C30" w:rsidRPr="00D14CB5" w:rsidRDefault="006C3C30"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6C3C30" w:rsidRPr="00D14CB5" w:rsidRDefault="006C3C30"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6C3C30" w:rsidRPr="00D14CB5" w:rsidRDefault="006C3C30"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21/32</w:t>
      </w:r>
    </w:p>
    <w:tbl>
      <w:tblPr>
        <w:tblW w:w="0" w:type="auto"/>
        <w:tblInd w:w="-106" w:type="dxa"/>
        <w:tblLook w:val="00A0"/>
      </w:tblPr>
      <w:tblGrid>
        <w:gridCol w:w="4643"/>
        <w:gridCol w:w="4643"/>
      </w:tblGrid>
      <w:tr w:rsidR="006C3C30" w:rsidRPr="00D14CB5">
        <w:tc>
          <w:tcPr>
            <w:tcW w:w="4643" w:type="dxa"/>
          </w:tcPr>
          <w:p w:rsidR="006C3C30" w:rsidRPr="00D14CB5" w:rsidRDefault="006C3C30"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6C3C30" w:rsidRPr="00D14CB5" w:rsidRDefault="006C3C30"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6C3C30" w:rsidRPr="00D14CB5" w:rsidRDefault="006C3C30" w:rsidP="002E0382">
      <w:pPr>
        <w:widowControl w:val="0"/>
        <w:tabs>
          <w:tab w:val="left" w:pos="720"/>
          <w:tab w:val="left" w:pos="1440"/>
          <w:tab w:val="left" w:pos="8865"/>
        </w:tabs>
        <w:jc w:val="center"/>
        <w:rPr>
          <w:rFonts w:ascii="Arial Unicode" w:hAnsi="Arial Unicode" w:cs="Arial Unicode"/>
          <w:sz w:val="18"/>
          <w:szCs w:val="18"/>
        </w:rPr>
      </w:pPr>
    </w:p>
    <w:p w:rsidR="006C3C30" w:rsidRPr="00D14CB5" w:rsidRDefault="006C3C30"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C3C30" w:rsidRPr="00D14CB5" w:rsidRDefault="006C3C30" w:rsidP="002E0382">
      <w:pPr>
        <w:widowControl w:val="0"/>
        <w:ind w:firstLine="709"/>
        <w:jc w:val="both"/>
        <w:rPr>
          <w:rFonts w:ascii="Arial Unicode" w:hAnsi="Arial Unicode" w:cs="Arial Unicode"/>
          <w:b/>
          <w:bCs/>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6C3C30" w:rsidRPr="00D14CB5" w:rsidRDefault="006C3C30" w:rsidP="002E0382">
      <w:pPr>
        <w:widowControl w:val="0"/>
        <w:ind w:firstLine="709"/>
        <w:jc w:val="both"/>
        <w:rPr>
          <w:rFonts w:ascii="Arial Unicode" w:hAnsi="Arial Unicode" w:cs="Arial Unicode"/>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6C3C30" w:rsidRPr="00D14CB5" w:rsidRDefault="006C3C30"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6C3C30" w:rsidRPr="00D14CB5" w:rsidRDefault="006C3C30"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C3C30" w:rsidRPr="00D14CB5" w:rsidRDefault="006C3C30"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6C3C30" w:rsidRPr="00D14CB5" w:rsidRDefault="006C3C30"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6C3C30" w:rsidRPr="00D14CB5" w:rsidRDefault="006C3C30"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C3C30" w:rsidRPr="00D14CB5" w:rsidRDefault="006C3C30"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6C3C30" w:rsidRPr="00D14CB5" w:rsidRDefault="006C3C30" w:rsidP="002E0382">
      <w:pPr>
        <w:widowControl w:val="0"/>
        <w:ind w:firstLine="720"/>
        <w:jc w:val="both"/>
        <w:rPr>
          <w:rFonts w:ascii="Arial Unicode" w:hAnsi="Arial Unicode" w:cs="Arial Unicode"/>
          <w:i/>
          <w:iCs/>
          <w:sz w:val="18"/>
          <w:szCs w:val="18"/>
          <w:u w:val="single"/>
          <w:lang w:val="hy-AM"/>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C3C30" w:rsidRPr="00D14CB5" w:rsidRDefault="006C3C30" w:rsidP="002E0382">
      <w:pPr>
        <w:widowControl w:val="0"/>
        <w:tabs>
          <w:tab w:val="left" w:pos="1134"/>
        </w:tabs>
        <w:ind w:firstLine="567"/>
        <w:jc w:val="both"/>
        <w:rPr>
          <w:rFonts w:ascii="Arial Unicode" w:hAnsi="Arial Unicode" w:cs="Arial Unicode"/>
          <w:sz w:val="18"/>
          <w:szCs w:val="18"/>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6C3C30" w:rsidRPr="00D14CB5" w:rsidRDefault="006C3C30" w:rsidP="002E0382">
      <w:pPr>
        <w:rPr>
          <w:rFonts w:ascii="Arial Unicode" w:hAnsi="Arial Unicode" w:cs="Arial Unicode"/>
          <w:sz w:val="18"/>
          <w:szCs w:val="18"/>
          <w:lang w:val="hy-AM"/>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C3C30" w:rsidRPr="00D14CB5" w:rsidRDefault="006C3C30" w:rsidP="002E0382">
      <w:pPr>
        <w:widowControl w:val="0"/>
        <w:jc w:val="center"/>
        <w:rPr>
          <w:rFonts w:ascii="Arial Unicode" w:hAnsi="Arial Unicode" w:cs="Arial Unicode"/>
          <w:sz w:val="18"/>
          <w:szCs w:val="18"/>
          <w:lang w:val="hy-AM"/>
        </w:rPr>
      </w:pP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C3C30" w:rsidRPr="00D14CB5" w:rsidRDefault="006C3C30"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C3C30" w:rsidRPr="00D14CB5" w:rsidRDefault="006C3C30"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6C3C30" w:rsidRPr="00D14CB5" w:rsidRDefault="006C3C30"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C3C30" w:rsidRPr="00D14CB5" w:rsidRDefault="006C3C30"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6C3C30" w:rsidRPr="00D14CB5"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6C3C30" w:rsidRPr="00F70D0A" w:rsidRDefault="006C3C30"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6C3C30" w:rsidRPr="00D14CB5" w:rsidRDefault="006C3C30"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6C3C30" w:rsidRPr="00D14CB5">
        <w:tc>
          <w:tcPr>
            <w:tcW w:w="4536"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6C3C30" w:rsidRPr="00D14CB5" w:rsidRDefault="006C3C30" w:rsidP="002E0382">
            <w:pPr>
              <w:widowControl w:val="0"/>
              <w:jc w:val="center"/>
              <w:rPr>
                <w:rFonts w:ascii="Arial Unicode" w:hAnsi="Arial Unicode" w:cs="Arial Unicode"/>
                <w:sz w:val="18"/>
                <w:szCs w:val="18"/>
              </w:rPr>
            </w:pPr>
          </w:p>
        </w:tc>
        <w:tc>
          <w:tcPr>
            <w:tcW w:w="4343" w:type="dxa"/>
          </w:tcPr>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6C3C30" w:rsidRPr="00D14CB5" w:rsidRDefault="006C3C30"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6C3C30" w:rsidRPr="00D14CB5" w:rsidRDefault="006C3C30" w:rsidP="002E0382">
      <w:pPr>
        <w:widowControl w:val="0"/>
        <w:rPr>
          <w:rFonts w:ascii="Arial Unicode" w:hAnsi="Arial Unicode" w:cs="Arial Unicode"/>
          <w:sz w:val="18"/>
          <w:szCs w:val="18"/>
        </w:rPr>
      </w:pPr>
    </w:p>
    <w:p w:rsidR="006C3C30" w:rsidRPr="00FB7396" w:rsidRDefault="006C3C30"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6C3C30" w:rsidRPr="00FB7396" w:rsidRDefault="006C3C30"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21/32</w:t>
      </w:r>
    </w:p>
    <w:p w:rsidR="006C3C30" w:rsidRPr="00D14CB5" w:rsidRDefault="006C3C3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6C3C30" w:rsidRPr="00F70D0A" w:rsidRDefault="006C3C30" w:rsidP="002E0382">
      <w:pPr>
        <w:widowControl w:val="0"/>
        <w:jc w:val="center"/>
        <w:rPr>
          <w:rFonts w:ascii="Arial Unicode" w:hAnsi="Arial Unicode" w:cs="Arial Unicode"/>
          <w:sz w:val="18"/>
          <w:szCs w:val="18"/>
        </w:rPr>
      </w:pPr>
    </w:p>
    <w:p w:rsidR="006C3C30" w:rsidRPr="00F70D0A" w:rsidRDefault="006C3C30"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6C3C30" w:rsidRPr="00F70D0A" w:rsidRDefault="006C3C30"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6C3C30" w:rsidRPr="00D14CB5">
        <w:tc>
          <w:tcPr>
            <w:tcW w:w="9892" w:type="dxa"/>
            <w:gridSpan w:val="16"/>
          </w:tcPr>
          <w:p w:rsidR="006C3C30" w:rsidRPr="00D14CB5" w:rsidRDefault="006C3C30"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6C3C30" w:rsidRPr="00D14CB5">
        <w:tc>
          <w:tcPr>
            <w:tcW w:w="960" w:type="dxa"/>
            <w:vAlign w:val="center"/>
          </w:tcPr>
          <w:p w:rsidR="006C3C30" w:rsidRPr="00D14CB5" w:rsidRDefault="006C3C30"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6C3C30" w:rsidRPr="00D14CB5" w:rsidRDefault="006C3C30"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6C3C30" w:rsidRPr="00D14CB5" w:rsidRDefault="006C3C30"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6C3C30" w:rsidRPr="00D14CB5" w:rsidRDefault="006C3C30"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6C3C30" w:rsidRPr="00D14CB5">
        <w:trPr>
          <w:cantSplit/>
          <w:trHeight w:val="1538"/>
        </w:trPr>
        <w:tc>
          <w:tcPr>
            <w:tcW w:w="960" w:type="dxa"/>
          </w:tcPr>
          <w:p w:rsidR="006C3C30" w:rsidRPr="00D14CB5" w:rsidRDefault="006C3C30" w:rsidP="002E0382">
            <w:pPr>
              <w:jc w:val="center"/>
              <w:rPr>
                <w:rFonts w:ascii="Arial Unicode" w:hAnsi="Arial Unicode" w:cs="Arial Unicode"/>
                <w:sz w:val="18"/>
                <w:szCs w:val="18"/>
                <w:lang w:val="es-ES"/>
              </w:rPr>
            </w:pPr>
          </w:p>
        </w:tc>
        <w:tc>
          <w:tcPr>
            <w:tcW w:w="1320" w:type="dxa"/>
          </w:tcPr>
          <w:p w:rsidR="006C3C30" w:rsidRPr="00D14CB5" w:rsidRDefault="006C3C30" w:rsidP="002E0382">
            <w:pPr>
              <w:jc w:val="center"/>
              <w:rPr>
                <w:rFonts w:ascii="Arial Unicode" w:hAnsi="Arial Unicode" w:cs="Arial Unicode"/>
                <w:sz w:val="18"/>
                <w:szCs w:val="18"/>
                <w:lang w:val="es-ES"/>
              </w:rPr>
            </w:pPr>
          </w:p>
        </w:tc>
        <w:tc>
          <w:tcPr>
            <w:tcW w:w="1200" w:type="dxa"/>
          </w:tcPr>
          <w:p w:rsidR="006C3C30" w:rsidRPr="00D14CB5" w:rsidRDefault="006C3C30" w:rsidP="002E0382">
            <w:pPr>
              <w:jc w:val="center"/>
              <w:rPr>
                <w:rFonts w:ascii="Arial Unicode" w:hAnsi="Arial Unicode" w:cs="Arial Unicode"/>
                <w:sz w:val="18"/>
                <w:szCs w:val="18"/>
                <w:lang w:val="es-ES"/>
              </w:rPr>
            </w:pPr>
          </w:p>
        </w:tc>
        <w:tc>
          <w:tcPr>
            <w:tcW w:w="477" w:type="dxa"/>
            <w:textDirection w:val="btLr"/>
            <w:vAlign w:val="center"/>
          </w:tcPr>
          <w:p w:rsidR="006C3C30" w:rsidRPr="00D14CB5" w:rsidRDefault="006C3C3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6C3C30" w:rsidRPr="00D14CB5" w:rsidRDefault="006C3C3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6C3C30" w:rsidRPr="00D14CB5" w:rsidRDefault="006C3C3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6C3C30" w:rsidRPr="00D14CB5" w:rsidRDefault="006C3C3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6C3C30" w:rsidRPr="00D14CB5" w:rsidRDefault="006C3C3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6C3C30" w:rsidRPr="00D14CB5" w:rsidRDefault="006C3C3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6C3C30" w:rsidRPr="00D14CB5" w:rsidRDefault="006C3C3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6C3C30" w:rsidRPr="00D14CB5" w:rsidRDefault="006C3C3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6C3C30" w:rsidRPr="00D14CB5" w:rsidRDefault="006C3C3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6C3C30" w:rsidRPr="00D14CB5" w:rsidRDefault="006C3C3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6C3C30" w:rsidRPr="00D14CB5" w:rsidRDefault="006C3C3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6C3C30" w:rsidRPr="00D14CB5" w:rsidRDefault="006C3C30"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6C3C30" w:rsidRPr="00083D0B" w:rsidRDefault="006C3C30"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6C3C30" w:rsidRPr="00D14CB5">
        <w:trPr>
          <w:cantSplit/>
          <w:trHeight w:val="1538"/>
        </w:trPr>
        <w:tc>
          <w:tcPr>
            <w:tcW w:w="960" w:type="dxa"/>
            <w:vAlign w:val="center"/>
          </w:tcPr>
          <w:p w:rsidR="006C3C30" w:rsidRPr="00083D0B"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6C3C30" w:rsidRPr="00FF60F9" w:rsidRDefault="006C3C30"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товары медицинского назначения</w:t>
            </w:r>
          </w:p>
        </w:tc>
        <w:tc>
          <w:tcPr>
            <w:tcW w:w="6412" w:type="dxa"/>
            <w:gridSpan w:val="13"/>
            <w:vAlign w:val="center"/>
          </w:tcPr>
          <w:p w:rsidR="006C3C30" w:rsidRPr="001F53E3" w:rsidRDefault="006C3C30"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6C3C30" w:rsidRPr="00D14CB5" w:rsidRDefault="006C3C30"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6C3C30" w:rsidRPr="00D14CB5" w:rsidRDefault="006C3C30" w:rsidP="002E0382">
      <w:pPr>
        <w:widowControl w:val="0"/>
        <w:jc w:val="right"/>
        <w:rPr>
          <w:rFonts w:ascii="Arial Unicode" w:hAnsi="Arial Unicode" w:cs="Arial Unicode"/>
          <w:sz w:val="18"/>
          <w:szCs w:val="18"/>
        </w:rPr>
      </w:pPr>
    </w:p>
    <w:p w:rsidR="006C3C30" w:rsidRPr="00D14CB5" w:rsidRDefault="006C3C30" w:rsidP="002E0382">
      <w:pPr>
        <w:widowControl w:val="0"/>
        <w:jc w:val="right"/>
        <w:rPr>
          <w:rFonts w:ascii="Arial Unicode" w:hAnsi="Arial Unicode" w:cs="Arial Unicode"/>
          <w:sz w:val="18"/>
          <w:szCs w:val="18"/>
        </w:rPr>
      </w:pPr>
    </w:p>
    <w:p w:rsidR="006C3C30" w:rsidRPr="00D14CB5" w:rsidRDefault="006C3C30" w:rsidP="002E0382">
      <w:pPr>
        <w:widowControl w:val="0"/>
        <w:rPr>
          <w:rFonts w:ascii="Arial Unicode" w:hAnsi="Arial Unicode" w:cs="Arial Unicode"/>
          <w:i/>
          <w:iCs/>
          <w:sz w:val="18"/>
          <w:szCs w:val="18"/>
        </w:rPr>
      </w:pPr>
    </w:p>
    <w:p w:rsidR="006C3C30" w:rsidRPr="00D14CB5" w:rsidRDefault="006C3C30"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6C3C30" w:rsidRPr="00D14CB5">
        <w:trPr>
          <w:jc w:val="center"/>
        </w:trPr>
        <w:tc>
          <w:tcPr>
            <w:tcW w:w="4536" w:type="dxa"/>
          </w:tcPr>
          <w:p w:rsidR="006C3C30" w:rsidRPr="00F70D0A"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6C3C30" w:rsidRPr="00F70D0A" w:rsidRDefault="006C3C30" w:rsidP="002E0382">
            <w:pPr>
              <w:widowControl w:val="0"/>
              <w:jc w:val="center"/>
              <w:rPr>
                <w:rFonts w:ascii="Arial Unicode" w:hAnsi="Arial Unicode" w:cs="Arial Unicode"/>
                <w:b/>
                <w:bCs/>
                <w:sz w:val="18"/>
                <w:szCs w:val="18"/>
              </w:rPr>
            </w:pP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6C3C30" w:rsidRPr="00D14CB5" w:rsidRDefault="006C3C30"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6C3C30" w:rsidRPr="00D14CB5" w:rsidRDefault="006C3C30" w:rsidP="002E0382">
            <w:pPr>
              <w:jc w:val="center"/>
              <w:rPr>
                <w:rFonts w:ascii="Arial Unicode" w:hAnsi="Arial Unicode" w:cs="Arial Unicode"/>
                <w:sz w:val="18"/>
                <w:szCs w:val="18"/>
              </w:rPr>
            </w:pP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6C3C30" w:rsidRPr="00D14CB5" w:rsidRDefault="006C3C30" w:rsidP="002E0382">
            <w:pPr>
              <w:widowControl w:val="0"/>
              <w:jc w:val="center"/>
              <w:rPr>
                <w:rFonts w:ascii="Arial Unicode" w:hAnsi="Arial Unicode" w:cs="Arial Unicode"/>
                <w:sz w:val="18"/>
                <w:szCs w:val="18"/>
              </w:rPr>
            </w:pPr>
          </w:p>
        </w:tc>
        <w:tc>
          <w:tcPr>
            <w:tcW w:w="4343" w:type="dxa"/>
          </w:tcPr>
          <w:p w:rsidR="006C3C30" w:rsidRDefault="006C3C30"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6C3C30" w:rsidRDefault="006C3C30" w:rsidP="002E0382">
            <w:pPr>
              <w:widowControl w:val="0"/>
              <w:jc w:val="center"/>
              <w:rPr>
                <w:rFonts w:ascii="Arial Unicode" w:hAnsi="Arial Unicode" w:cs="Arial Unicode"/>
                <w:b/>
                <w:bCs/>
                <w:sz w:val="18"/>
                <w:szCs w:val="18"/>
                <w:lang w:val="en-US"/>
              </w:rPr>
            </w:pPr>
          </w:p>
          <w:p w:rsidR="006C3C30" w:rsidRDefault="006C3C30" w:rsidP="002E0382">
            <w:pPr>
              <w:widowControl w:val="0"/>
              <w:jc w:val="center"/>
              <w:rPr>
                <w:rFonts w:ascii="Arial Unicode" w:hAnsi="Arial Unicode" w:cs="Arial Unicode"/>
                <w:b/>
                <w:bCs/>
                <w:sz w:val="18"/>
                <w:szCs w:val="18"/>
                <w:lang w:val="en-US"/>
              </w:rPr>
            </w:pPr>
          </w:p>
          <w:p w:rsidR="006C3C30" w:rsidRDefault="006C3C30" w:rsidP="002E0382">
            <w:pPr>
              <w:widowControl w:val="0"/>
              <w:jc w:val="center"/>
              <w:rPr>
                <w:rFonts w:ascii="Arial Unicode" w:hAnsi="Arial Unicode" w:cs="Arial Unicode"/>
                <w:b/>
                <w:bCs/>
                <w:sz w:val="18"/>
                <w:szCs w:val="18"/>
                <w:lang w:val="en-US"/>
              </w:rPr>
            </w:pPr>
          </w:p>
          <w:p w:rsidR="006C3C30" w:rsidRDefault="006C3C30" w:rsidP="002E0382">
            <w:pPr>
              <w:widowControl w:val="0"/>
              <w:jc w:val="center"/>
              <w:rPr>
                <w:rFonts w:ascii="Arial Unicode" w:hAnsi="Arial Unicode" w:cs="Arial Unicode"/>
                <w:b/>
                <w:bCs/>
                <w:sz w:val="18"/>
                <w:szCs w:val="18"/>
                <w:lang w:val="en-US"/>
              </w:rPr>
            </w:pPr>
          </w:p>
          <w:p w:rsidR="006C3C30" w:rsidRDefault="006C3C30" w:rsidP="002E0382">
            <w:pPr>
              <w:widowControl w:val="0"/>
              <w:jc w:val="center"/>
              <w:rPr>
                <w:rFonts w:ascii="Arial Unicode" w:hAnsi="Arial Unicode" w:cs="Arial Unicode"/>
                <w:b/>
                <w:bCs/>
                <w:sz w:val="18"/>
                <w:szCs w:val="18"/>
                <w:lang w:val="en-US"/>
              </w:rPr>
            </w:pPr>
          </w:p>
          <w:p w:rsidR="006C3C30" w:rsidRDefault="006C3C30" w:rsidP="002E0382">
            <w:pPr>
              <w:widowControl w:val="0"/>
              <w:jc w:val="center"/>
              <w:rPr>
                <w:rFonts w:ascii="Arial Unicode" w:hAnsi="Arial Unicode" w:cs="Arial Unicode"/>
                <w:b/>
                <w:bCs/>
                <w:sz w:val="18"/>
                <w:szCs w:val="18"/>
                <w:lang w:val="en-US"/>
              </w:rPr>
            </w:pPr>
          </w:p>
          <w:p w:rsidR="006C3C30" w:rsidRPr="00FB7396" w:rsidRDefault="006C3C30" w:rsidP="002E0382">
            <w:pPr>
              <w:widowControl w:val="0"/>
              <w:jc w:val="center"/>
              <w:rPr>
                <w:rFonts w:ascii="Arial Unicode" w:hAnsi="Arial Unicode" w:cs="Arial Unicode"/>
                <w:b/>
                <w:bCs/>
                <w:sz w:val="18"/>
                <w:szCs w:val="18"/>
                <w:lang w:val="en-US"/>
              </w:rPr>
            </w:pPr>
          </w:p>
          <w:p w:rsidR="006C3C30" w:rsidRPr="00D14CB5" w:rsidRDefault="006C3C30"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6C3C30" w:rsidRPr="00D14CB5" w:rsidRDefault="006C3C30" w:rsidP="002E0382">
      <w:pPr>
        <w:widowControl w:val="0"/>
        <w:rPr>
          <w:rFonts w:ascii="Arial Unicode" w:hAnsi="Arial Unicode" w:cs="Arial Unicode"/>
          <w:sz w:val="18"/>
          <w:szCs w:val="18"/>
        </w:rPr>
        <w:sectPr w:rsidR="006C3C30" w:rsidRPr="00D14CB5" w:rsidSect="00183055">
          <w:footerReference w:type="default" r:id="rId10"/>
          <w:footnotePr>
            <w:pos w:val="beneathText"/>
          </w:footnotePr>
          <w:pgSz w:w="11906" w:h="16838" w:code="9"/>
          <w:pgMar w:top="899" w:right="1418" w:bottom="899" w:left="1418" w:header="561" w:footer="561" w:gutter="0"/>
          <w:cols w:space="720"/>
        </w:sectPr>
      </w:pPr>
    </w:p>
    <w:p w:rsidR="006C3C30" w:rsidRPr="00FB7396" w:rsidRDefault="006C3C30"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6C3C30" w:rsidRPr="00FB7396" w:rsidRDefault="006C3C30"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21/32</w:t>
      </w:r>
    </w:p>
    <w:p w:rsidR="006C3C30" w:rsidRPr="00D14CB5" w:rsidRDefault="006C3C3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6C3C30" w:rsidRPr="00D14CB5" w:rsidRDefault="006C3C30"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6C3C30" w:rsidRPr="00D14CB5">
        <w:trPr>
          <w:tblCellSpacing w:w="7" w:type="dxa"/>
          <w:jc w:val="center"/>
        </w:trPr>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6C3C30" w:rsidRPr="00D14CB5" w:rsidRDefault="006C3C30" w:rsidP="002E0382">
      <w:pPr>
        <w:widowControl w:val="0"/>
        <w:ind w:firstLine="375"/>
        <w:rPr>
          <w:rFonts w:ascii="Arial Unicode" w:hAnsi="Arial Unicode" w:cs="Arial Unicode"/>
          <w:sz w:val="18"/>
          <w:szCs w:val="18"/>
        </w:rPr>
      </w:pPr>
    </w:p>
    <w:p w:rsidR="006C3C30" w:rsidRPr="00D14CB5" w:rsidRDefault="006C3C30"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6C3C30" w:rsidRPr="00D14CB5" w:rsidRDefault="006C3C30"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6C3C30" w:rsidRPr="00D14CB5" w:rsidRDefault="006C3C30" w:rsidP="002E0382">
      <w:pPr>
        <w:pStyle w:val="BodyTextIndent"/>
        <w:widowControl w:val="0"/>
        <w:spacing w:after="0" w:line="240" w:lineRule="auto"/>
        <w:ind w:firstLine="0"/>
        <w:jc w:val="center"/>
        <w:rPr>
          <w:rFonts w:ascii="Arial Unicode" w:hAnsi="Arial Unicode" w:cs="Arial Unicode"/>
          <w:b/>
          <w:bCs/>
          <w:i/>
          <w:iCs/>
          <w:sz w:val="18"/>
          <w:szCs w:val="18"/>
        </w:rPr>
      </w:pPr>
    </w:p>
    <w:p w:rsidR="006C3C30" w:rsidRPr="00D14CB5" w:rsidRDefault="006C3C30"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6C3C30" w:rsidRPr="00D14CB5" w:rsidRDefault="006C3C30"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6C3C30" w:rsidRPr="00D14CB5" w:rsidRDefault="006C3C30"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6C3C30" w:rsidRPr="00D14CB5" w:rsidRDefault="006C3C30"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6C3C30" w:rsidRPr="00D14CB5" w:rsidRDefault="006C3C30"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6C3C30" w:rsidRPr="00D14CB5">
        <w:trPr>
          <w:jc w:val="center"/>
        </w:trPr>
        <w:tc>
          <w:tcPr>
            <w:tcW w:w="442" w:type="dxa"/>
            <w:vMerge w:val="restart"/>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6C3C30" w:rsidRPr="00D14CB5" w:rsidRDefault="006C3C30"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6C3C30" w:rsidRPr="00D14CB5">
        <w:trPr>
          <w:jc w:val="center"/>
        </w:trPr>
        <w:tc>
          <w:tcPr>
            <w:tcW w:w="442" w:type="dxa"/>
            <w:vMerge/>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6C3C30" w:rsidRPr="00D14CB5">
        <w:trPr>
          <w:trHeight w:val="1105"/>
          <w:jc w:val="center"/>
        </w:trPr>
        <w:tc>
          <w:tcPr>
            <w:tcW w:w="442" w:type="dxa"/>
            <w:vMerge/>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r>
      <w:tr w:rsidR="006C3C30" w:rsidRPr="00D14CB5">
        <w:trPr>
          <w:jc w:val="center"/>
        </w:trPr>
        <w:tc>
          <w:tcPr>
            <w:tcW w:w="442"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r>
      <w:tr w:rsidR="006C3C30" w:rsidRPr="00D14CB5">
        <w:trPr>
          <w:jc w:val="center"/>
        </w:trPr>
        <w:tc>
          <w:tcPr>
            <w:tcW w:w="442" w:type="dxa"/>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6C3C30" w:rsidRPr="00D14CB5" w:rsidRDefault="006C3C30" w:rsidP="002E0382">
            <w:pPr>
              <w:pStyle w:val="NormalWeb"/>
              <w:widowControl w:val="0"/>
              <w:spacing w:before="0" w:beforeAutospacing="0" w:after="0" w:afterAutospacing="0"/>
              <w:jc w:val="center"/>
              <w:rPr>
                <w:rFonts w:ascii="Arial Unicode" w:hAnsi="Arial Unicode" w:cs="Arial Unicode"/>
                <w:sz w:val="18"/>
                <w:szCs w:val="18"/>
              </w:rPr>
            </w:pPr>
          </w:p>
        </w:tc>
      </w:tr>
    </w:tbl>
    <w:p w:rsidR="006C3C30" w:rsidRPr="00D14CB5" w:rsidRDefault="006C3C30" w:rsidP="002E0382">
      <w:pPr>
        <w:widowControl w:val="0"/>
        <w:ind w:firstLine="375"/>
        <w:jc w:val="both"/>
        <w:rPr>
          <w:rFonts w:ascii="Arial Unicode" w:hAnsi="Arial Unicode" w:cs="Arial Unicode"/>
          <w:sz w:val="18"/>
          <w:szCs w:val="18"/>
          <w:lang w:val="en-US"/>
        </w:rPr>
      </w:pPr>
    </w:p>
    <w:p w:rsidR="006C3C30" w:rsidRPr="00D14CB5" w:rsidRDefault="006C3C30"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6C3C30" w:rsidRPr="00D14CB5" w:rsidRDefault="006C3C30"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6C3C30" w:rsidRPr="00D14CB5">
        <w:trPr>
          <w:trHeight w:val="266"/>
          <w:tblCellSpacing w:w="7" w:type="dxa"/>
          <w:jc w:val="center"/>
        </w:trPr>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6C3C30" w:rsidRPr="00D14CB5">
        <w:trPr>
          <w:trHeight w:val="473"/>
          <w:tblCellSpacing w:w="7" w:type="dxa"/>
          <w:jc w:val="center"/>
        </w:trPr>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6C3C30" w:rsidRPr="00D14CB5" w:rsidRDefault="006C3C30"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6C3C30" w:rsidRPr="00D14CB5" w:rsidRDefault="006C3C3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6C3C30" w:rsidRPr="00D14CB5">
        <w:trPr>
          <w:trHeight w:val="503"/>
          <w:tblCellSpacing w:w="7" w:type="dxa"/>
          <w:jc w:val="center"/>
        </w:trPr>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6C3C30" w:rsidRPr="00D14CB5" w:rsidRDefault="006C3C30"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6C3C30" w:rsidRPr="00D14CB5" w:rsidRDefault="006C3C3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6C3C30" w:rsidRPr="00D14CB5">
        <w:trPr>
          <w:trHeight w:val="281"/>
          <w:tblCellSpacing w:w="7" w:type="dxa"/>
          <w:jc w:val="center"/>
        </w:trPr>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6C3C30" w:rsidRPr="00D14CB5" w:rsidRDefault="006C3C30" w:rsidP="002E0382">
      <w:pPr>
        <w:widowControl w:val="0"/>
        <w:jc w:val="right"/>
        <w:rPr>
          <w:rFonts w:ascii="Arial Unicode" w:hAnsi="Arial Unicode" w:cs="Arial Unicode"/>
          <w:b/>
          <w:bCs/>
          <w:sz w:val="18"/>
          <w:szCs w:val="18"/>
        </w:rPr>
      </w:pPr>
    </w:p>
    <w:p w:rsidR="006C3C30" w:rsidRPr="00FB7396" w:rsidRDefault="006C3C30"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6C3C30" w:rsidRPr="00FB7396" w:rsidRDefault="006C3C30"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21/32</w:t>
      </w:r>
    </w:p>
    <w:p w:rsidR="006C3C30" w:rsidRPr="00D14CB5" w:rsidRDefault="006C3C30"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6C3C30" w:rsidRPr="00D14CB5" w:rsidRDefault="006C3C30" w:rsidP="002E0382">
      <w:pPr>
        <w:widowControl w:val="0"/>
        <w:tabs>
          <w:tab w:val="left" w:pos="360"/>
          <w:tab w:val="left" w:pos="540"/>
        </w:tabs>
        <w:jc w:val="center"/>
        <w:rPr>
          <w:rFonts w:ascii="Arial Unicode" w:hAnsi="Arial Unicode" w:cs="Arial Unicode"/>
          <w:b/>
          <w:bCs/>
          <w:sz w:val="18"/>
          <w:szCs w:val="18"/>
        </w:rPr>
      </w:pPr>
    </w:p>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6C3C30" w:rsidRPr="00D14CB5" w:rsidRDefault="006C3C30"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6C3C30" w:rsidRPr="00D14CB5" w:rsidRDefault="006C3C30" w:rsidP="002E0382">
      <w:pPr>
        <w:widowControl w:val="0"/>
        <w:tabs>
          <w:tab w:val="left" w:pos="360"/>
          <w:tab w:val="left" w:pos="540"/>
        </w:tabs>
        <w:jc w:val="center"/>
        <w:rPr>
          <w:rFonts w:ascii="Arial Unicode" w:hAnsi="Arial Unicode" w:cs="Arial Unicode"/>
          <w:sz w:val="18"/>
          <w:szCs w:val="18"/>
        </w:rPr>
      </w:pP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6C3C30" w:rsidRPr="00D14CB5" w:rsidRDefault="006C3C30"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6C3C30" w:rsidRPr="00D14CB5" w:rsidRDefault="006C3C30"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6C3C30" w:rsidRPr="00D14CB5" w:rsidRDefault="006C3C30"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6C3C30" w:rsidRPr="00D14CB5" w:rsidRDefault="006C3C30"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6C3C30" w:rsidRPr="00D14CB5" w:rsidRDefault="006C3C30"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6C3C30" w:rsidRPr="00D14CB5" w:rsidRDefault="006C3C30"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C3C30" w:rsidRPr="00D14CB5">
        <w:trPr>
          <w:trHeight w:val="273"/>
          <w:jc w:val="center"/>
        </w:trPr>
        <w:tc>
          <w:tcPr>
            <w:tcW w:w="7698" w:type="dxa"/>
            <w:gridSpan w:val="3"/>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6C3C30" w:rsidRPr="00D14CB5">
        <w:trPr>
          <w:trHeight w:val="273"/>
          <w:jc w:val="center"/>
        </w:trPr>
        <w:tc>
          <w:tcPr>
            <w:tcW w:w="3852" w:type="dxa"/>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6C3C30" w:rsidRPr="00D14CB5">
        <w:trPr>
          <w:trHeight w:val="273"/>
          <w:jc w:val="center"/>
        </w:trPr>
        <w:tc>
          <w:tcPr>
            <w:tcW w:w="3852" w:type="dxa"/>
            <w:vAlign w:val="center"/>
          </w:tcPr>
          <w:p w:rsidR="006C3C30" w:rsidRPr="00D14CB5" w:rsidRDefault="006C3C30"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6C3C30" w:rsidRPr="00D14CB5" w:rsidRDefault="006C3C30"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6C3C30" w:rsidRPr="00D14CB5" w:rsidRDefault="006C3C30" w:rsidP="002E0382">
            <w:pPr>
              <w:widowControl w:val="0"/>
              <w:jc w:val="center"/>
              <w:rPr>
                <w:rFonts w:ascii="Arial Unicode" w:hAnsi="Arial Unicode" w:cs="Arial Unicode"/>
                <w:sz w:val="18"/>
                <w:szCs w:val="18"/>
              </w:rPr>
            </w:pPr>
          </w:p>
        </w:tc>
      </w:tr>
      <w:tr w:rsidR="006C3C30" w:rsidRPr="00D14CB5">
        <w:trPr>
          <w:trHeight w:val="273"/>
          <w:jc w:val="center"/>
        </w:trPr>
        <w:tc>
          <w:tcPr>
            <w:tcW w:w="3852" w:type="dxa"/>
            <w:vAlign w:val="center"/>
          </w:tcPr>
          <w:p w:rsidR="006C3C30" w:rsidRPr="00D14CB5" w:rsidRDefault="006C3C30"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6C3C30" w:rsidRPr="00D14CB5" w:rsidRDefault="006C3C30"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6C3C30" w:rsidRPr="00D14CB5" w:rsidRDefault="006C3C30" w:rsidP="002E0382">
            <w:pPr>
              <w:widowControl w:val="0"/>
              <w:jc w:val="center"/>
              <w:rPr>
                <w:rFonts w:ascii="Arial Unicode" w:hAnsi="Arial Unicode" w:cs="Arial Unicode"/>
                <w:sz w:val="18"/>
                <w:szCs w:val="18"/>
              </w:rPr>
            </w:pPr>
          </w:p>
        </w:tc>
      </w:tr>
    </w:tbl>
    <w:p w:rsidR="006C3C30" w:rsidRPr="00D14CB5" w:rsidRDefault="006C3C30" w:rsidP="002E0382">
      <w:pPr>
        <w:widowControl w:val="0"/>
        <w:tabs>
          <w:tab w:val="left" w:pos="360"/>
          <w:tab w:val="left" w:pos="540"/>
        </w:tabs>
        <w:jc w:val="both"/>
        <w:rPr>
          <w:rFonts w:ascii="Arial Unicode" w:hAnsi="Arial Unicode" w:cs="Arial Unicode"/>
          <w:sz w:val="18"/>
          <w:szCs w:val="18"/>
        </w:rPr>
      </w:pPr>
    </w:p>
    <w:p w:rsidR="006C3C30" w:rsidRPr="00D14CB5" w:rsidRDefault="006C3C30"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6C3C30" w:rsidRPr="00D14CB5" w:rsidRDefault="006C3C30"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6C3C30" w:rsidRPr="00D14CB5" w:rsidRDefault="006C3C30"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6C3C30" w:rsidRPr="00D14CB5" w:rsidRDefault="006C3C30"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6C3C30" w:rsidRPr="00D14CB5">
        <w:tc>
          <w:tcPr>
            <w:tcW w:w="4450" w:type="dxa"/>
          </w:tcPr>
          <w:p w:rsidR="006C3C30" w:rsidRPr="00D14CB5" w:rsidRDefault="006C3C30"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6C3C30" w:rsidRPr="00D14CB5" w:rsidRDefault="006C3C30"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6C3C30" w:rsidRPr="00D14CB5" w:rsidRDefault="006C3C30"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6C3C30" w:rsidRPr="00D14CB5" w:rsidRDefault="006C3C30"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6C3C30" w:rsidRPr="00D14CB5">
        <w:trPr>
          <w:tblCellSpacing w:w="7" w:type="dxa"/>
          <w:jc w:val="center"/>
        </w:trPr>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6C3C30" w:rsidRPr="00D14CB5" w:rsidRDefault="006C3C3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6C3C30" w:rsidRPr="00D14CB5" w:rsidRDefault="006C3C3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6C3C30" w:rsidRPr="00D14CB5">
        <w:trPr>
          <w:tblCellSpacing w:w="7" w:type="dxa"/>
          <w:jc w:val="center"/>
        </w:trPr>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6C3C30" w:rsidRPr="00D14CB5" w:rsidRDefault="006C3C3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6C3C30" w:rsidRPr="00D14CB5" w:rsidRDefault="006C3C30"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6C3C30" w:rsidRPr="00D14CB5" w:rsidRDefault="006C3C30"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6C3C30" w:rsidRPr="00D14CB5" w:rsidRDefault="006C3C30" w:rsidP="002E0382">
      <w:pPr>
        <w:widowControl w:val="0"/>
        <w:ind w:left="-142" w:firstLine="142"/>
        <w:jc w:val="center"/>
        <w:rPr>
          <w:rFonts w:ascii="Arial Unicode" w:hAnsi="Arial Unicode" w:cs="Arial Unicode"/>
          <w:b/>
          <w:bCs/>
          <w:sz w:val="18"/>
          <w:szCs w:val="18"/>
        </w:rPr>
      </w:pPr>
    </w:p>
    <w:sectPr w:rsidR="006C3C30"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C30" w:rsidRDefault="006C3C30">
      <w:r>
        <w:separator/>
      </w:r>
    </w:p>
  </w:endnote>
  <w:endnote w:type="continuationSeparator" w:id="1">
    <w:p w:rsidR="006C3C30" w:rsidRDefault="006C3C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C30" w:rsidRPr="00C861E9" w:rsidRDefault="006C3C30">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4</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C30" w:rsidRDefault="006C3C30">
      <w:r>
        <w:separator/>
      </w:r>
    </w:p>
  </w:footnote>
  <w:footnote w:type="continuationSeparator" w:id="1">
    <w:p w:rsidR="006C3C30" w:rsidRDefault="006C3C30">
      <w:r>
        <w:continuationSeparator/>
      </w:r>
    </w:p>
  </w:footnote>
  <w:footnote w:id="2">
    <w:p w:rsidR="006C3C30" w:rsidRPr="008842CE" w:rsidRDefault="006C3C30"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6C3C30" w:rsidRDefault="006C3C30" w:rsidP="00C040F3">
      <w:pPr>
        <w:pStyle w:val="FootnoteText"/>
        <w:widowControl w:val="0"/>
        <w:jc w:val="both"/>
      </w:pPr>
    </w:p>
  </w:footnote>
  <w:footnote w:id="3">
    <w:p w:rsidR="006C3C30" w:rsidRDefault="006C3C30">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6C3C30" w:rsidRDefault="006C3C30"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C3C30" w:rsidRDefault="006C3C30" w:rsidP="006B3E56">
      <w:pPr>
        <w:jc w:val="both"/>
      </w:pPr>
    </w:p>
  </w:footnote>
  <w:footnote w:id="5">
    <w:p w:rsidR="006C3C30" w:rsidRPr="00D3436F" w:rsidRDefault="006C3C30"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6C3C30" w:rsidRDefault="006C3C30" w:rsidP="003C670C">
      <w:pPr>
        <w:widowControl w:val="0"/>
        <w:ind w:right="309"/>
        <w:jc w:val="both"/>
      </w:pPr>
    </w:p>
  </w:footnote>
  <w:footnote w:id="6">
    <w:p w:rsidR="006C3C30" w:rsidRDefault="006C3C30" w:rsidP="000A214C">
      <w:pPr>
        <w:pStyle w:val="FootnoteText"/>
        <w:jc w:val="both"/>
      </w:pPr>
    </w:p>
  </w:footnote>
  <w:footnote w:id="7">
    <w:p w:rsidR="006C3C30" w:rsidRDefault="006C3C30"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6C3C30" w:rsidRPr="00402BC3" w:rsidRDefault="006C3C30"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6C3C30" w:rsidRPr="00552088" w:rsidRDefault="006C3C30"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6C3C30" w:rsidRDefault="006C3C30" w:rsidP="000D6018">
      <w:pPr>
        <w:pStyle w:val="FootnoteText"/>
        <w:jc w:val="both"/>
      </w:pPr>
    </w:p>
  </w:footnote>
  <w:footnote w:id="9">
    <w:p w:rsidR="006C3C30" w:rsidRDefault="006C3C30"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6C3C30" w:rsidRPr="008842CE" w:rsidRDefault="006C3C30"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3C30" w:rsidRDefault="006C3C30"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643C"/>
    <w:rsid w:val="00037DDE"/>
    <w:rsid w:val="000408D8"/>
    <w:rsid w:val="000424BA"/>
    <w:rsid w:val="00042BD4"/>
    <w:rsid w:val="00043225"/>
    <w:rsid w:val="0004387F"/>
    <w:rsid w:val="00045E27"/>
    <w:rsid w:val="00046BAC"/>
    <w:rsid w:val="000473EF"/>
    <w:rsid w:val="0005018B"/>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A7CF5"/>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364"/>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81E"/>
    <w:rsid w:val="003240F7"/>
    <w:rsid w:val="00325043"/>
    <w:rsid w:val="00325476"/>
    <w:rsid w:val="00325546"/>
    <w:rsid w:val="003259C5"/>
    <w:rsid w:val="00325CC0"/>
    <w:rsid w:val="00326507"/>
    <w:rsid w:val="003267C8"/>
    <w:rsid w:val="00327436"/>
    <w:rsid w:val="003303E9"/>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0BB1"/>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CE2"/>
    <w:rsid w:val="00411D9D"/>
    <w:rsid w:val="00413390"/>
    <w:rsid w:val="00413595"/>
    <w:rsid w:val="00416C27"/>
    <w:rsid w:val="00416F1E"/>
    <w:rsid w:val="0041739A"/>
    <w:rsid w:val="004175B6"/>
    <w:rsid w:val="00417E48"/>
    <w:rsid w:val="00417F33"/>
    <w:rsid w:val="004214B9"/>
    <w:rsid w:val="00421AEB"/>
    <w:rsid w:val="00422802"/>
    <w:rsid w:val="00423143"/>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48"/>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7D1"/>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1A9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D7F"/>
    <w:rsid w:val="00593E76"/>
    <w:rsid w:val="00594C31"/>
    <w:rsid w:val="00594FEE"/>
    <w:rsid w:val="005953F4"/>
    <w:rsid w:val="005960B4"/>
    <w:rsid w:val="0059636E"/>
    <w:rsid w:val="005A1236"/>
    <w:rsid w:val="005A3009"/>
    <w:rsid w:val="005A3A35"/>
    <w:rsid w:val="005A3D17"/>
    <w:rsid w:val="005A3D39"/>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0AAE"/>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3C30"/>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4F51"/>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6BC7"/>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AA8"/>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2B2"/>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5CF6"/>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ABE"/>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DE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001"/>
    <w:rsid w:val="008F2148"/>
    <w:rsid w:val="008F2365"/>
    <w:rsid w:val="008F2B76"/>
    <w:rsid w:val="008F527F"/>
    <w:rsid w:val="008F54B9"/>
    <w:rsid w:val="008F6B74"/>
    <w:rsid w:val="00900517"/>
    <w:rsid w:val="0090201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9F7"/>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637"/>
    <w:rsid w:val="00B2681D"/>
    <w:rsid w:val="00B2752E"/>
    <w:rsid w:val="00B30994"/>
    <w:rsid w:val="00B30A14"/>
    <w:rsid w:val="00B31881"/>
    <w:rsid w:val="00B32124"/>
    <w:rsid w:val="00B325AF"/>
    <w:rsid w:val="00B32C46"/>
    <w:rsid w:val="00B333DF"/>
    <w:rsid w:val="00B34364"/>
    <w:rsid w:val="00B351F5"/>
    <w:rsid w:val="00B3612B"/>
    <w:rsid w:val="00B36765"/>
    <w:rsid w:val="00B36862"/>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5FA"/>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55F"/>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90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765"/>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390"/>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CDA"/>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0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9C8"/>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289"/>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E9"/>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43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2"/>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16BF"/>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EC8"/>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0F9"/>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117333680">
      <w:marLeft w:val="0"/>
      <w:marRight w:val="0"/>
      <w:marTop w:val="0"/>
      <w:marBottom w:val="0"/>
      <w:divBdr>
        <w:top w:val="none" w:sz="0" w:space="0" w:color="auto"/>
        <w:left w:val="none" w:sz="0" w:space="0" w:color="auto"/>
        <w:bottom w:val="none" w:sz="0" w:space="0" w:color="auto"/>
        <w:right w:val="none" w:sz="0" w:space="0" w:color="auto"/>
      </w:divBdr>
    </w:div>
    <w:div w:id="1117333681">
      <w:marLeft w:val="0"/>
      <w:marRight w:val="0"/>
      <w:marTop w:val="0"/>
      <w:marBottom w:val="0"/>
      <w:divBdr>
        <w:top w:val="none" w:sz="0" w:space="0" w:color="auto"/>
        <w:left w:val="none" w:sz="0" w:space="0" w:color="auto"/>
        <w:bottom w:val="none" w:sz="0" w:space="0" w:color="auto"/>
        <w:right w:val="none" w:sz="0" w:space="0" w:color="auto"/>
      </w:divBdr>
    </w:div>
    <w:div w:id="1117333682">
      <w:marLeft w:val="0"/>
      <w:marRight w:val="0"/>
      <w:marTop w:val="0"/>
      <w:marBottom w:val="0"/>
      <w:divBdr>
        <w:top w:val="none" w:sz="0" w:space="0" w:color="auto"/>
        <w:left w:val="none" w:sz="0" w:space="0" w:color="auto"/>
        <w:bottom w:val="none" w:sz="0" w:space="0" w:color="auto"/>
        <w:right w:val="none" w:sz="0" w:space="0" w:color="auto"/>
      </w:divBdr>
    </w:div>
    <w:div w:id="1117333683">
      <w:marLeft w:val="0"/>
      <w:marRight w:val="0"/>
      <w:marTop w:val="0"/>
      <w:marBottom w:val="0"/>
      <w:divBdr>
        <w:top w:val="none" w:sz="0" w:space="0" w:color="auto"/>
        <w:left w:val="none" w:sz="0" w:space="0" w:color="auto"/>
        <w:bottom w:val="none" w:sz="0" w:space="0" w:color="auto"/>
        <w:right w:val="none" w:sz="0" w:space="0" w:color="auto"/>
      </w:divBdr>
    </w:div>
    <w:div w:id="1117333684">
      <w:marLeft w:val="0"/>
      <w:marRight w:val="0"/>
      <w:marTop w:val="0"/>
      <w:marBottom w:val="0"/>
      <w:divBdr>
        <w:top w:val="none" w:sz="0" w:space="0" w:color="auto"/>
        <w:left w:val="none" w:sz="0" w:space="0" w:color="auto"/>
        <w:bottom w:val="none" w:sz="0" w:space="0" w:color="auto"/>
        <w:right w:val="none" w:sz="0" w:space="0" w:color="auto"/>
      </w:divBdr>
    </w:div>
    <w:div w:id="1117333685">
      <w:marLeft w:val="0"/>
      <w:marRight w:val="0"/>
      <w:marTop w:val="0"/>
      <w:marBottom w:val="0"/>
      <w:divBdr>
        <w:top w:val="none" w:sz="0" w:space="0" w:color="auto"/>
        <w:left w:val="none" w:sz="0" w:space="0" w:color="auto"/>
        <w:bottom w:val="none" w:sz="0" w:space="0" w:color="auto"/>
        <w:right w:val="none" w:sz="0" w:space="0" w:color="auto"/>
      </w:divBdr>
    </w:div>
    <w:div w:id="1117333686">
      <w:marLeft w:val="0"/>
      <w:marRight w:val="0"/>
      <w:marTop w:val="0"/>
      <w:marBottom w:val="0"/>
      <w:divBdr>
        <w:top w:val="none" w:sz="0" w:space="0" w:color="auto"/>
        <w:left w:val="none" w:sz="0" w:space="0" w:color="auto"/>
        <w:bottom w:val="none" w:sz="0" w:space="0" w:color="auto"/>
        <w:right w:val="none" w:sz="0" w:space="0" w:color="auto"/>
      </w:divBdr>
    </w:div>
    <w:div w:id="1117333687">
      <w:marLeft w:val="0"/>
      <w:marRight w:val="0"/>
      <w:marTop w:val="0"/>
      <w:marBottom w:val="0"/>
      <w:divBdr>
        <w:top w:val="none" w:sz="0" w:space="0" w:color="auto"/>
        <w:left w:val="none" w:sz="0" w:space="0" w:color="auto"/>
        <w:bottom w:val="none" w:sz="0" w:space="0" w:color="auto"/>
        <w:right w:val="none" w:sz="0" w:space="0" w:color="auto"/>
      </w:divBdr>
    </w:div>
    <w:div w:id="1117333688">
      <w:marLeft w:val="0"/>
      <w:marRight w:val="0"/>
      <w:marTop w:val="0"/>
      <w:marBottom w:val="0"/>
      <w:divBdr>
        <w:top w:val="none" w:sz="0" w:space="0" w:color="auto"/>
        <w:left w:val="none" w:sz="0" w:space="0" w:color="auto"/>
        <w:bottom w:val="none" w:sz="0" w:space="0" w:color="auto"/>
        <w:right w:val="none" w:sz="0" w:space="0" w:color="auto"/>
      </w:divBdr>
    </w:div>
    <w:div w:id="1117333689">
      <w:marLeft w:val="0"/>
      <w:marRight w:val="0"/>
      <w:marTop w:val="0"/>
      <w:marBottom w:val="0"/>
      <w:divBdr>
        <w:top w:val="none" w:sz="0" w:space="0" w:color="auto"/>
        <w:left w:val="none" w:sz="0" w:space="0" w:color="auto"/>
        <w:bottom w:val="none" w:sz="0" w:space="0" w:color="auto"/>
        <w:right w:val="none" w:sz="0" w:space="0" w:color="auto"/>
      </w:divBdr>
    </w:div>
    <w:div w:id="1117333690">
      <w:marLeft w:val="0"/>
      <w:marRight w:val="0"/>
      <w:marTop w:val="0"/>
      <w:marBottom w:val="0"/>
      <w:divBdr>
        <w:top w:val="none" w:sz="0" w:space="0" w:color="auto"/>
        <w:left w:val="none" w:sz="0" w:space="0" w:color="auto"/>
        <w:bottom w:val="none" w:sz="0" w:space="0" w:color="auto"/>
        <w:right w:val="none" w:sz="0" w:space="0" w:color="auto"/>
      </w:divBdr>
    </w:div>
    <w:div w:id="1117333691">
      <w:marLeft w:val="0"/>
      <w:marRight w:val="0"/>
      <w:marTop w:val="0"/>
      <w:marBottom w:val="0"/>
      <w:divBdr>
        <w:top w:val="none" w:sz="0" w:space="0" w:color="auto"/>
        <w:left w:val="none" w:sz="0" w:space="0" w:color="auto"/>
        <w:bottom w:val="none" w:sz="0" w:space="0" w:color="auto"/>
        <w:right w:val="none" w:sz="0" w:space="0" w:color="auto"/>
      </w:divBdr>
    </w:div>
    <w:div w:id="1117333692">
      <w:marLeft w:val="0"/>
      <w:marRight w:val="0"/>
      <w:marTop w:val="0"/>
      <w:marBottom w:val="0"/>
      <w:divBdr>
        <w:top w:val="none" w:sz="0" w:space="0" w:color="auto"/>
        <w:left w:val="none" w:sz="0" w:space="0" w:color="auto"/>
        <w:bottom w:val="none" w:sz="0" w:space="0" w:color="auto"/>
        <w:right w:val="none" w:sz="0" w:space="0" w:color="auto"/>
      </w:divBdr>
    </w:div>
    <w:div w:id="1117333693">
      <w:marLeft w:val="0"/>
      <w:marRight w:val="0"/>
      <w:marTop w:val="0"/>
      <w:marBottom w:val="0"/>
      <w:divBdr>
        <w:top w:val="none" w:sz="0" w:space="0" w:color="auto"/>
        <w:left w:val="none" w:sz="0" w:space="0" w:color="auto"/>
        <w:bottom w:val="none" w:sz="0" w:space="0" w:color="auto"/>
        <w:right w:val="none" w:sz="0" w:space="0" w:color="auto"/>
      </w:divBdr>
    </w:div>
    <w:div w:id="1117333694">
      <w:marLeft w:val="0"/>
      <w:marRight w:val="0"/>
      <w:marTop w:val="0"/>
      <w:marBottom w:val="0"/>
      <w:divBdr>
        <w:top w:val="none" w:sz="0" w:space="0" w:color="auto"/>
        <w:left w:val="none" w:sz="0" w:space="0" w:color="auto"/>
        <w:bottom w:val="none" w:sz="0" w:space="0" w:color="auto"/>
        <w:right w:val="none" w:sz="0" w:space="0" w:color="auto"/>
      </w:divBdr>
    </w:div>
    <w:div w:id="1117333695">
      <w:marLeft w:val="0"/>
      <w:marRight w:val="0"/>
      <w:marTop w:val="0"/>
      <w:marBottom w:val="0"/>
      <w:divBdr>
        <w:top w:val="none" w:sz="0" w:space="0" w:color="auto"/>
        <w:left w:val="none" w:sz="0" w:space="0" w:color="auto"/>
        <w:bottom w:val="none" w:sz="0" w:space="0" w:color="auto"/>
        <w:right w:val="none" w:sz="0" w:space="0" w:color="auto"/>
      </w:divBdr>
    </w:div>
    <w:div w:id="1117333696">
      <w:marLeft w:val="0"/>
      <w:marRight w:val="0"/>
      <w:marTop w:val="0"/>
      <w:marBottom w:val="0"/>
      <w:divBdr>
        <w:top w:val="none" w:sz="0" w:space="0" w:color="auto"/>
        <w:left w:val="none" w:sz="0" w:space="0" w:color="auto"/>
        <w:bottom w:val="none" w:sz="0" w:space="0" w:color="auto"/>
        <w:right w:val="none" w:sz="0" w:space="0" w:color="auto"/>
      </w:divBdr>
    </w:div>
    <w:div w:id="1117333697">
      <w:marLeft w:val="0"/>
      <w:marRight w:val="0"/>
      <w:marTop w:val="0"/>
      <w:marBottom w:val="0"/>
      <w:divBdr>
        <w:top w:val="none" w:sz="0" w:space="0" w:color="auto"/>
        <w:left w:val="none" w:sz="0" w:space="0" w:color="auto"/>
        <w:bottom w:val="none" w:sz="0" w:space="0" w:color="auto"/>
        <w:right w:val="none" w:sz="0" w:space="0" w:color="auto"/>
      </w:divBdr>
    </w:div>
    <w:div w:id="1117333698">
      <w:marLeft w:val="0"/>
      <w:marRight w:val="0"/>
      <w:marTop w:val="0"/>
      <w:marBottom w:val="0"/>
      <w:divBdr>
        <w:top w:val="none" w:sz="0" w:space="0" w:color="auto"/>
        <w:left w:val="none" w:sz="0" w:space="0" w:color="auto"/>
        <w:bottom w:val="none" w:sz="0" w:space="0" w:color="auto"/>
        <w:right w:val="none" w:sz="0" w:space="0" w:color="auto"/>
      </w:divBdr>
    </w:div>
    <w:div w:id="1117333699">
      <w:marLeft w:val="0"/>
      <w:marRight w:val="0"/>
      <w:marTop w:val="0"/>
      <w:marBottom w:val="0"/>
      <w:divBdr>
        <w:top w:val="none" w:sz="0" w:space="0" w:color="auto"/>
        <w:left w:val="none" w:sz="0" w:space="0" w:color="auto"/>
        <w:bottom w:val="none" w:sz="0" w:space="0" w:color="auto"/>
        <w:right w:val="none" w:sz="0" w:space="0" w:color="auto"/>
      </w:divBdr>
    </w:div>
    <w:div w:id="1117333700">
      <w:marLeft w:val="0"/>
      <w:marRight w:val="0"/>
      <w:marTop w:val="0"/>
      <w:marBottom w:val="0"/>
      <w:divBdr>
        <w:top w:val="none" w:sz="0" w:space="0" w:color="auto"/>
        <w:left w:val="none" w:sz="0" w:space="0" w:color="auto"/>
        <w:bottom w:val="none" w:sz="0" w:space="0" w:color="auto"/>
        <w:right w:val="none" w:sz="0" w:space="0" w:color="auto"/>
      </w:divBdr>
    </w:div>
    <w:div w:id="1117333701">
      <w:marLeft w:val="0"/>
      <w:marRight w:val="0"/>
      <w:marTop w:val="0"/>
      <w:marBottom w:val="0"/>
      <w:divBdr>
        <w:top w:val="none" w:sz="0" w:space="0" w:color="auto"/>
        <w:left w:val="none" w:sz="0" w:space="0" w:color="auto"/>
        <w:bottom w:val="none" w:sz="0" w:space="0" w:color="auto"/>
        <w:right w:val="none" w:sz="0" w:space="0" w:color="auto"/>
      </w:divBdr>
    </w:div>
    <w:div w:id="1117333702">
      <w:marLeft w:val="0"/>
      <w:marRight w:val="0"/>
      <w:marTop w:val="0"/>
      <w:marBottom w:val="0"/>
      <w:divBdr>
        <w:top w:val="none" w:sz="0" w:space="0" w:color="auto"/>
        <w:left w:val="none" w:sz="0" w:space="0" w:color="auto"/>
        <w:bottom w:val="none" w:sz="0" w:space="0" w:color="auto"/>
        <w:right w:val="none" w:sz="0" w:space="0" w:color="auto"/>
      </w:divBdr>
    </w:div>
    <w:div w:id="11173337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1726</TotalTime>
  <Pages>40</Pages>
  <Words>18795</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827</cp:revision>
  <cp:lastPrinted>2018-02-16T07:12:00Z</cp:lastPrinted>
  <dcterms:created xsi:type="dcterms:W3CDTF">2019-10-28T07:04:00Z</dcterms:created>
  <dcterms:modified xsi:type="dcterms:W3CDTF">2020-12-22T08:18:00Z</dcterms:modified>
</cp:coreProperties>
</file>